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640" w:rsidRDefault="00564640" w:rsidP="00D17CF6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Муниципальное казенное общеобразовательное учреждение </w:t>
      </w:r>
    </w:p>
    <w:p w:rsidR="00564640" w:rsidRDefault="00564640" w:rsidP="00D17CF6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«Туринская средняя общеобразовательная школа-интернат имени Алитета Николевича Немтушкина» </w:t>
      </w:r>
    </w:p>
    <w:p w:rsidR="00564640" w:rsidRDefault="00564640" w:rsidP="00D17CF6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Эвенкийского муниципального района </w:t>
      </w:r>
    </w:p>
    <w:p w:rsidR="00564640" w:rsidRPr="00D17CF6" w:rsidRDefault="00564640" w:rsidP="00D17CF6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</w:rPr>
        <w:t>Красноярского края</w:t>
      </w:r>
    </w:p>
    <w:tbl>
      <w:tblPr>
        <w:tblW w:w="485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447"/>
        <w:gridCol w:w="3481"/>
        <w:gridCol w:w="2769"/>
      </w:tblGrid>
      <w:tr w:rsidR="00564640" w:rsidRPr="00E47F99" w:rsidTr="0041557F">
        <w:trPr>
          <w:trHeight w:val="2739"/>
        </w:trPr>
        <w:tc>
          <w:tcPr>
            <w:tcW w:w="1777" w:type="pct"/>
          </w:tcPr>
          <w:p w:rsidR="00564640" w:rsidRPr="00E47F99" w:rsidRDefault="00564640" w:rsidP="00044142">
            <w:pPr>
              <w:tabs>
                <w:tab w:val="left" w:pos="9288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line id="_x0000_s1026" style="position:absolute;left:0;text-align:left;z-index:251658240" from="5.1pt,5.15pt" to="437.1pt,5.15pt" o:allowincell="f" strokeweight="6pt">
                  <v:stroke linestyle="thickBetweenThin"/>
                  <w10:wrap type="topAndBottom"/>
                </v:line>
              </w:pict>
            </w:r>
            <w:r w:rsidRPr="00E47F99">
              <w:rPr>
                <w:rFonts w:ascii="Times New Roman" w:hAnsi="Times New Roman"/>
                <w:b/>
                <w:sz w:val="28"/>
                <w:szCs w:val="28"/>
              </w:rPr>
              <w:t>«Рекомендовано»</w:t>
            </w:r>
          </w:p>
          <w:p w:rsidR="00564640" w:rsidRPr="00E47F99" w:rsidRDefault="00564640" w:rsidP="00044142">
            <w:pPr>
              <w:tabs>
                <w:tab w:val="left" w:pos="928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 xml:space="preserve">Руководитель </w:t>
            </w:r>
          </w:p>
          <w:p w:rsidR="00564640" w:rsidRPr="00E47F99" w:rsidRDefault="00564640" w:rsidP="00044142">
            <w:pPr>
              <w:tabs>
                <w:tab w:val="left" w:pos="928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64640" w:rsidRPr="00E47F99" w:rsidRDefault="00564640" w:rsidP="00044142">
            <w:pPr>
              <w:tabs>
                <w:tab w:val="left" w:pos="928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 xml:space="preserve">__________ </w:t>
            </w:r>
            <w:r>
              <w:rPr>
                <w:rFonts w:ascii="Times New Roman" w:hAnsi="Times New Roman"/>
                <w:sz w:val="28"/>
                <w:szCs w:val="28"/>
              </w:rPr>
              <w:t>Порхулева Е. В.</w:t>
            </w:r>
          </w:p>
          <w:p w:rsidR="00564640" w:rsidRPr="00E47F99" w:rsidRDefault="00564640" w:rsidP="00044142">
            <w:pPr>
              <w:tabs>
                <w:tab w:val="left" w:pos="928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64640" w:rsidRPr="00E47F99" w:rsidRDefault="00564640" w:rsidP="00044142">
            <w:pPr>
              <w:tabs>
                <w:tab w:val="left" w:pos="928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Протокол № __ от «__»___2017г.</w:t>
            </w:r>
          </w:p>
          <w:p w:rsidR="00564640" w:rsidRPr="00E47F99" w:rsidRDefault="00564640" w:rsidP="00044142">
            <w:pPr>
              <w:tabs>
                <w:tab w:val="left" w:pos="928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95" w:type="pct"/>
          </w:tcPr>
          <w:p w:rsidR="00564640" w:rsidRPr="00E47F99" w:rsidRDefault="00564640" w:rsidP="00044142">
            <w:pPr>
              <w:tabs>
                <w:tab w:val="left" w:pos="9288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47F99">
              <w:rPr>
                <w:rFonts w:ascii="Times New Roman" w:hAnsi="Times New Roman"/>
                <w:b/>
                <w:sz w:val="28"/>
                <w:szCs w:val="28"/>
              </w:rPr>
              <w:t>«Согласовано»</w:t>
            </w:r>
          </w:p>
          <w:p w:rsidR="00564640" w:rsidRPr="00E47F99" w:rsidRDefault="00564640" w:rsidP="00044142">
            <w:pPr>
              <w:tabs>
                <w:tab w:val="left" w:pos="928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по УВР </w:t>
            </w:r>
          </w:p>
          <w:p w:rsidR="00564640" w:rsidRPr="00E47F99" w:rsidRDefault="00564640" w:rsidP="00044142">
            <w:pPr>
              <w:tabs>
                <w:tab w:val="left" w:pos="928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___________ Клюев П.Н.</w:t>
            </w:r>
          </w:p>
          <w:p w:rsidR="00564640" w:rsidRPr="00E47F99" w:rsidRDefault="00564640" w:rsidP="00044142">
            <w:pPr>
              <w:tabs>
                <w:tab w:val="left" w:pos="928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64640" w:rsidRPr="00E47F99" w:rsidRDefault="00564640" w:rsidP="00044142">
            <w:pPr>
              <w:tabs>
                <w:tab w:val="left" w:pos="928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«____»____________2017г.</w:t>
            </w:r>
          </w:p>
          <w:p w:rsidR="00564640" w:rsidRPr="00E47F99" w:rsidRDefault="00564640" w:rsidP="00044142">
            <w:pPr>
              <w:tabs>
                <w:tab w:val="left" w:pos="928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8" w:type="pct"/>
          </w:tcPr>
          <w:p w:rsidR="00564640" w:rsidRPr="00E47F99" w:rsidRDefault="00564640" w:rsidP="00044142">
            <w:pPr>
              <w:tabs>
                <w:tab w:val="left" w:pos="9288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47F99">
              <w:rPr>
                <w:rFonts w:ascii="Times New Roman" w:hAnsi="Times New Roman"/>
                <w:b/>
                <w:sz w:val="28"/>
                <w:szCs w:val="28"/>
              </w:rPr>
              <w:t>«Утверждено»</w:t>
            </w:r>
          </w:p>
          <w:p w:rsidR="00564640" w:rsidRPr="00E47F99" w:rsidRDefault="00564640" w:rsidP="00044142">
            <w:pPr>
              <w:tabs>
                <w:tab w:val="left" w:pos="928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Директор МКОУ ТСОШ-И ЭМР</w:t>
            </w:r>
          </w:p>
          <w:p w:rsidR="00564640" w:rsidRPr="00E47F99" w:rsidRDefault="00564640" w:rsidP="00044142">
            <w:pPr>
              <w:tabs>
                <w:tab w:val="left" w:pos="928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___________ Еремина В.В.</w:t>
            </w:r>
          </w:p>
          <w:p w:rsidR="00564640" w:rsidRPr="00E47F99" w:rsidRDefault="00564640" w:rsidP="00044142">
            <w:pPr>
              <w:tabs>
                <w:tab w:val="left" w:pos="928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64640" w:rsidRPr="00E47F99" w:rsidRDefault="00564640" w:rsidP="00044142">
            <w:pPr>
              <w:tabs>
                <w:tab w:val="left" w:pos="9288"/>
              </w:tabs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Приказ №       Пр</w:t>
            </w:r>
          </w:p>
          <w:p w:rsidR="00564640" w:rsidRPr="00E47F99" w:rsidRDefault="00564640" w:rsidP="00044142">
            <w:pPr>
              <w:tabs>
                <w:tab w:val="left" w:pos="928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64640" w:rsidRDefault="00564640" w:rsidP="00845B07">
      <w:pPr>
        <w:rPr>
          <w:rFonts w:ascii="Times New Roman" w:hAnsi="Times New Roman"/>
          <w:b/>
          <w:sz w:val="28"/>
          <w:szCs w:val="28"/>
        </w:rPr>
      </w:pPr>
    </w:p>
    <w:p w:rsidR="00564640" w:rsidRDefault="00564640" w:rsidP="00845B0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564640" w:rsidRDefault="00564640" w:rsidP="00845B0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Учитель</w:t>
      </w:r>
    </w:p>
    <w:p w:rsidR="00564640" w:rsidRPr="0041557F" w:rsidRDefault="00564640" w:rsidP="00845B0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Тюкпеева Анна Павловна</w:t>
      </w:r>
    </w:p>
    <w:p w:rsidR="00564640" w:rsidRPr="0017024A" w:rsidRDefault="00564640" w:rsidP="00845B07">
      <w:pPr>
        <w:jc w:val="center"/>
        <w:rPr>
          <w:rFonts w:ascii="Times New Roman" w:hAnsi="Times New Roman"/>
          <w:b/>
          <w:sz w:val="28"/>
          <w:szCs w:val="28"/>
        </w:rPr>
      </w:pPr>
    </w:p>
    <w:p w:rsidR="00564640" w:rsidRDefault="00564640" w:rsidP="00845B07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ПРЕДМЕТ                                   География</w:t>
      </w:r>
    </w:p>
    <w:p w:rsidR="00564640" w:rsidRDefault="00564640" w:rsidP="00845B07">
      <w:pPr>
        <w:jc w:val="center"/>
        <w:rPr>
          <w:rFonts w:ascii="Times New Roman" w:hAnsi="Times New Roman"/>
          <w:b/>
          <w:sz w:val="28"/>
          <w:szCs w:val="28"/>
        </w:rPr>
      </w:pPr>
    </w:p>
    <w:p w:rsidR="00564640" w:rsidRPr="0041557F" w:rsidRDefault="00564640" w:rsidP="00845B07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КЛАСС                                                   </w:t>
      </w:r>
      <w:r w:rsidRPr="0041557F">
        <w:rPr>
          <w:rFonts w:ascii="Times New Roman" w:hAnsi="Times New Roman"/>
          <w:b/>
          <w:sz w:val="28"/>
          <w:szCs w:val="28"/>
        </w:rPr>
        <w:t>6</w:t>
      </w:r>
    </w:p>
    <w:p w:rsidR="00564640" w:rsidRDefault="00564640" w:rsidP="00845B07">
      <w:pPr>
        <w:rPr>
          <w:rFonts w:ascii="Times New Roman" w:hAnsi="Times New Roman"/>
          <w:b/>
          <w:sz w:val="28"/>
          <w:szCs w:val="28"/>
        </w:rPr>
      </w:pPr>
    </w:p>
    <w:p w:rsidR="00564640" w:rsidRDefault="00564640" w:rsidP="00845B07">
      <w:pPr>
        <w:rPr>
          <w:rFonts w:ascii="Times New Roman" w:hAnsi="Times New Roman"/>
          <w:b/>
          <w:sz w:val="28"/>
          <w:szCs w:val="28"/>
        </w:rPr>
      </w:pPr>
    </w:p>
    <w:p w:rsidR="00564640" w:rsidRDefault="00564640" w:rsidP="00845B07">
      <w:pPr>
        <w:rPr>
          <w:rFonts w:ascii="Times New Roman" w:hAnsi="Times New Roman"/>
          <w:b/>
          <w:sz w:val="28"/>
          <w:szCs w:val="28"/>
          <w:lang w:val="en-US"/>
        </w:rPr>
      </w:pPr>
    </w:p>
    <w:p w:rsidR="00564640" w:rsidRPr="0041557F" w:rsidRDefault="00564640" w:rsidP="00845B07">
      <w:pPr>
        <w:rPr>
          <w:rFonts w:ascii="Times New Roman" w:hAnsi="Times New Roman"/>
          <w:b/>
          <w:sz w:val="28"/>
          <w:szCs w:val="28"/>
          <w:lang w:val="en-US"/>
        </w:rPr>
      </w:pPr>
    </w:p>
    <w:p w:rsidR="00564640" w:rsidRDefault="00564640" w:rsidP="00845B0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2017-2018 учебный год</w:t>
      </w:r>
    </w:p>
    <w:p w:rsidR="00564640" w:rsidRPr="00257688" w:rsidRDefault="00564640" w:rsidP="00845B0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пгт Тура</w:t>
      </w:r>
    </w:p>
    <w:p w:rsidR="00564640" w:rsidRDefault="00564640" w:rsidP="00F72AD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</w:t>
      </w:r>
      <w:r w:rsidRPr="00DF0149">
        <w:rPr>
          <w:rFonts w:ascii="Times New Roman" w:hAnsi="Times New Roman"/>
          <w:b/>
          <w:bCs/>
          <w:sz w:val="24"/>
          <w:szCs w:val="24"/>
        </w:rPr>
        <w:t>ояснительная записка</w:t>
      </w:r>
    </w:p>
    <w:p w:rsidR="00564640" w:rsidRPr="00280E5D" w:rsidRDefault="00564640" w:rsidP="00EC42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choolBookC" w:hAnsi="Times New Roman"/>
          <w:sz w:val="24"/>
          <w:szCs w:val="24"/>
        </w:rPr>
      </w:pPr>
      <w:r w:rsidRPr="00280E5D">
        <w:rPr>
          <w:rFonts w:ascii="Times New Roman" w:eastAsia="PragmaticaCondC" w:hAnsi="Times New Roman"/>
          <w:kern w:val="1"/>
          <w:sz w:val="24"/>
          <w:szCs w:val="24"/>
          <w:lang w:eastAsia="hi-IN" w:bidi="hi-IN"/>
        </w:rPr>
        <w:t xml:space="preserve">Рабочая программа курса географии </w:t>
      </w:r>
      <w:r>
        <w:rPr>
          <w:rFonts w:ascii="Times New Roman" w:eastAsia="PragmaticaCondC" w:hAnsi="Times New Roman"/>
          <w:kern w:val="1"/>
          <w:sz w:val="24"/>
          <w:szCs w:val="24"/>
          <w:lang w:eastAsia="hi-IN" w:bidi="hi-IN"/>
        </w:rPr>
        <w:t xml:space="preserve">6 </w:t>
      </w:r>
      <w:r w:rsidRPr="00280E5D">
        <w:rPr>
          <w:rFonts w:ascii="Times New Roman" w:eastAsia="PragmaticaCondC" w:hAnsi="Times New Roman"/>
          <w:kern w:val="1"/>
          <w:sz w:val="24"/>
          <w:szCs w:val="24"/>
          <w:lang w:eastAsia="hi-IN" w:bidi="hi-IN"/>
        </w:rPr>
        <w:t>класса «Введение в географию» составлена на основе требований к результатам освоения Образовательной программы основного общего образования с учетом программы Е.М.Домогацких в соответствии с Федеральным государственным образовательным стандартом основного общего образования (ФГОС ООО). В данном курсе используется  учебник «</w:t>
      </w:r>
      <w:r>
        <w:rPr>
          <w:rFonts w:ascii="Times New Roman" w:eastAsia="SchoolBookC" w:hAnsi="Times New Roman"/>
          <w:sz w:val="24"/>
          <w:szCs w:val="24"/>
        </w:rPr>
        <w:t>География. Физическая география</w:t>
      </w:r>
      <w:r w:rsidRPr="00280E5D">
        <w:rPr>
          <w:rFonts w:ascii="Times New Roman" w:eastAsia="SchoolBookC" w:hAnsi="Times New Roman"/>
          <w:sz w:val="24"/>
          <w:szCs w:val="24"/>
        </w:rPr>
        <w:t xml:space="preserve">» для </w:t>
      </w:r>
      <w:r>
        <w:rPr>
          <w:rFonts w:ascii="Times New Roman" w:eastAsia="SchoolBookC" w:hAnsi="Times New Roman"/>
          <w:sz w:val="24"/>
          <w:szCs w:val="24"/>
        </w:rPr>
        <w:t>6</w:t>
      </w:r>
      <w:r w:rsidRPr="00280E5D">
        <w:rPr>
          <w:rFonts w:ascii="Times New Roman" w:eastAsia="SchoolBookC" w:hAnsi="Times New Roman"/>
          <w:sz w:val="24"/>
          <w:szCs w:val="24"/>
        </w:rPr>
        <w:t xml:space="preserve"> класса общеобразовательных учреждений авторов  Е.М.Домогацких, </w:t>
      </w:r>
      <w:r>
        <w:rPr>
          <w:rFonts w:ascii="Times New Roman" w:eastAsia="SchoolBookC" w:hAnsi="Times New Roman"/>
          <w:sz w:val="24"/>
          <w:szCs w:val="24"/>
        </w:rPr>
        <w:t>Н.И.Алексеевского</w:t>
      </w:r>
      <w:r w:rsidRPr="00280E5D">
        <w:rPr>
          <w:rFonts w:ascii="Times New Roman" w:eastAsia="SchoolBookC" w:hAnsi="Times New Roman"/>
          <w:sz w:val="24"/>
          <w:szCs w:val="24"/>
        </w:rPr>
        <w:t xml:space="preserve"> /М.: ООО Русское слово, </w:t>
      </w:r>
      <w:smartTag w:uri="urn:schemas-microsoft-com:office:smarttags" w:element="metricconverter">
        <w:smartTagPr>
          <w:attr w:name="ProductID" w:val="2013 г"/>
        </w:smartTagPr>
        <w:r w:rsidRPr="00280E5D">
          <w:rPr>
            <w:rFonts w:ascii="Times New Roman" w:eastAsia="SchoolBookC" w:hAnsi="Times New Roman"/>
            <w:sz w:val="24"/>
            <w:szCs w:val="24"/>
          </w:rPr>
          <w:t>2013 г</w:t>
        </w:r>
      </w:smartTag>
      <w:r w:rsidRPr="00280E5D">
        <w:rPr>
          <w:rFonts w:ascii="Times New Roman" w:eastAsia="SchoolBookC" w:hAnsi="Times New Roman"/>
          <w:sz w:val="24"/>
          <w:szCs w:val="24"/>
        </w:rPr>
        <w:t>./.</w:t>
      </w:r>
    </w:p>
    <w:p w:rsidR="00564640" w:rsidRDefault="00564640" w:rsidP="00EC42B5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PragmaticaCondC" w:hAnsi="Times New Roman"/>
          <w:kern w:val="1"/>
          <w:sz w:val="24"/>
          <w:szCs w:val="24"/>
          <w:lang w:eastAsia="hi-IN" w:bidi="hi-IN"/>
        </w:rPr>
      </w:pPr>
      <w:r w:rsidRPr="00280E5D">
        <w:rPr>
          <w:rFonts w:ascii="Times New Roman" w:eastAsia="PragmaticaCondC" w:hAnsi="Times New Roman"/>
          <w:kern w:val="1"/>
          <w:sz w:val="24"/>
          <w:szCs w:val="24"/>
          <w:lang w:eastAsia="hi-IN" w:bidi="hi-IN"/>
        </w:rPr>
        <w:t>На изучение географии отводится 34 часа из расчета 1 час в неделю.</w:t>
      </w:r>
    </w:p>
    <w:p w:rsidR="00564640" w:rsidRDefault="00564640" w:rsidP="00EC42B5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kern w:val="1"/>
          <w:sz w:val="24"/>
          <w:szCs w:val="24"/>
          <w:lang w:eastAsia="hi-IN" w:bidi="hi-IN"/>
        </w:rPr>
      </w:pPr>
      <w:r w:rsidRPr="00A50F85">
        <w:rPr>
          <w:rFonts w:ascii="Times New Roman" w:hAnsi="Times New Roman"/>
          <w:b/>
          <w:kern w:val="1"/>
          <w:sz w:val="24"/>
          <w:szCs w:val="24"/>
          <w:lang w:eastAsia="hi-IN" w:bidi="hi-IN"/>
        </w:rPr>
        <w:t>Планируемые результаты освоения курса</w:t>
      </w:r>
    </w:p>
    <w:p w:rsidR="00564640" w:rsidRPr="001A042D" w:rsidRDefault="00564640" w:rsidP="00EC42B5">
      <w:pPr>
        <w:tabs>
          <w:tab w:val="left" w:pos="851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color w:val="000000"/>
          <w:sz w:val="24"/>
          <w:szCs w:val="24"/>
          <w:u w:val="single"/>
          <w:lang w:eastAsia="ru-RU"/>
        </w:rPr>
      </w:pPr>
      <w:r w:rsidRPr="001A042D">
        <w:rPr>
          <w:rFonts w:ascii="Times New Roman" w:hAnsi="Times New Roman"/>
          <w:bCs/>
          <w:color w:val="000000"/>
          <w:sz w:val="24"/>
          <w:szCs w:val="24"/>
          <w:u w:val="single"/>
          <w:lang w:eastAsia="ru-RU"/>
        </w:rPr>
        <w:t>Личностные результаты:</w:t>
      </w:r>
    </w:p>
    <w:p w:rsidR="00564640" w:rsidRPr="00DC399A" w:rsidRDefault="00564640" w:rsidP="00EC42B5">
      <w:pPr>
        <w:tabs>
          <w:tab w:val="left" w:pos="851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DC399A">
        <w:rPr>
          <w:rFonts w:ascii="Times New Roman" w:hAnsi="Times New Roman"/>
          <w:bCs/>
          <w:color w:val="000000"/>
          <w:sz w:val="24"/>
          <w:szCs w:val="24"/>
          <w:lang w:eastAsia="ru-RU"/>
        </w:rPr>
        <w:t>•</w:t>
      </w:r>
      <w:r w:rsidRPr="00DC399A">
        <w:rPr>
          <w:rFonts w:ascii="Times New Roman" w:hAnsi="Times New Roman"/>
          <w:bCs/>
          <w:color w:val="000000"/>
          <w:sz w:val="24"/>
          <w:szCs w:val="24"/>
          <w:lang w:eastAsia="ru-RU"/>
        </w:rPr>
        <w:tab/>
        <w:t>Овладение на уровне общего образования законченной системы географических знаний и умений, навыками их применения в различных жизненных ситуациях;</w:t>
      </w:r>
    </w:p>
    <w:p w:rsidR="00564640" w:rsidRPr="00DC399A" w:rsidRDefault="00564640" w:rsidP="00EC42B5">
      <w:pPr>
        <w:tabs>
          <w:tab w:val="left" w:pos="851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DC399A">
        <w:rPr>
          <w:rFonts w:ascii="Times New Roman" w:hAnsi="Times New Roman"/>
          <w:bCs/>
          <w:color w:val="000000"/>
          <w:sz w:val="24"/>
          <w:szCs w:val="24"/>
          <w:lang w:eastAsia="ru-RU"/>
        </w:rPr>
        <w:t>•</w:t>
      </w:r>
      <w:r w:rsidRPr="00DC399A">
        <w:rPr>
          <w:rFonts w:ascii="Times New Roman" w:hAnsi="Times New Roman"/>
          <w:bCs/>
          <w:color w:val="000000"/>
          <w:sz w:val="24"/>
          <w:szCs w:val="24"/>
          <w:lang w:eastAsia="ru-RU"/>
        </w:rPr>
        <w:tab/>
        <w:t>Осознание ценности географического знания как важнейшего компонента научной картины мира;</w:t>
      </w:r>
    </w:p>
    <w:p w:rsidR="00564640" w:rsidRPr="00DC399A" w:rsidRDefault="00564640" w:rsidP="00EC42B5">
      <w:pPr>
        <w:tabs>
          <w:tab w:val="left" w:pos="851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DC399A">
        <w:rPr>
          <w:rFonts w:ascii="Times New Roman" w:hAnsi="Times New Roman"/>
          <w:bCs/>
          <w:color w:val="000000"/>
          <w:sz w:val="24"/>
          <w:szCs w:val="24"/>
          <w:lang w:eastAsia="ru-RU"/>
        </w:rPr>
        <w:t>•</w:t>
      </w:r>
      <w:r w:rsidRPr="00DC399A">
        <w:rPr>
          <w:rFonts w:ascii="Times New Roman" w:hAnsi="Times New Roman"/>
          <w:bCs/>
          <w:color w:val="000000"/>
          <w:sz w:val="24"/>
          <w:szCs w:val="24"/>
          <w:lang w:eastAsia="ru-RU"/>
        </w:rPr>
        <w:tab/>
        <w:t>Сформированность устойчивых установок социально-ответственного поведения в географической среде – среде обитания всего живого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,</w:t>
      </w:r>
      <w:r w:rsidRPr="00DC399A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в том числе и человека.</w:t>
      </w:r>
    </w:p>
    <w:p w:rsidR="00564640" w:rsidRPr="001A042D" w:rsidRDefault="00564640" w:rsidP="00EC42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042D">
        <w:rPr>
          <w:rFonts w:ascii="Times New Roman" w:hAnsi="Times New Roman"/>
          <w:bCs/>
          <w:sz w:val="24"/>
          <w:szCs w:val="24"/>
          <w:u w:val="single"/>
        </w:rPr>
        <w:t xml:space="preserve">Метапредметные </w:t>
      </w:r>
      <w:r w:rsidRPr="001A042D">
        <w:rPr>
          <w:rFonts w:ascii="Times New Roman" w:hAnsi="Times New Roman"/>
          <w:sz w:val="24"/>
          <w:szCs w:val="24"/>
          <w:u w:val="single"/>
        </w:rPr>
        <w:t>результаты:</w:t>
      </w:r>
      <w:r w:rsidRPr="001A042D">
        <w:rPr>
          <w:rFonts w:ascii="Times New Roman" w:hAnsi="Times New Roman"/>
          <w:sz w:val="24"/>
          <w:szCs w:val="24"/>
        </w:rPr>
        <w:t xml:space="preserve"> </w:t>
      </w:r>
    </w:p>
    <w:p w:rsidR="00564640" w:rsidRPr="00DF0149" w:rsidRDefault="00564640" w:rsidP="00EC42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0149">
        <w:rPr>
          <w:rFonts w:ascii="Times New Roman" w:hAnsi="Times New Roman"/>
          <w:sz w:val="24"/>
          <w:szCs w:val="24"/>
        </w:rPr>
        <w:t>• самостоятельно обнаруживать и формулировать учебную проблему, определять цель учебной деятельности, выбирать тему проекта;</w:t>
      </w:r>
    </w:p>
    <w:p w:rsidR="00564640" w:rsidRPr="00DF0149" w:rsidRDefault="00564640" w:rsidP="00EC42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0149">
        <w:rPr>
          <w:rFonts w:ascii="Times New Roman" w:hAnsi="Times New Roman"/>
          <w:sz w:val="24"/>
          <w:szCs w:val="24"/>
        </w:rPr>
        <w:t>• выдвигать версии решения проблемы, осознавать конечный результат, выбирать из предложенных и искать самостоятельно средства достижения цели;</w:t>
      </w:r>
    </w:p>
    <w:p w:rsidR="00564640" w:rsidRPr="00DF0149" w:rsidRDefault="00564640" w:rsidP="00EC42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0149">
        <w:rPr>
          <w:rFonts w:ascii="Times New Roman" w:hAnsi="Times New Roman"/>
          <w:sz w:val="24"/>
          <w:szCs w:val="24"/>
        </w:rPr>
        <w:t>• составлять (индивидуально или в группе) план решения проблемы (выполнения проекта);</w:t>
      </w:r>
    </w:p>
    <w:p w:rsidR="00564640" w:rsidRPr="00DF0149" w:rsidRDefault="00564640" w:rsidP="00EC42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0149">
        <w:rPr>
          <w:rFonts w:ascii="Times New Roman" w:hAnsi="Times New Roman"/>
          <w:sz w:val="24"/>
          <w:szCs w:val="24"/>
        </w:rPr>
        <w:t>• работая по плану, сверять свои действия с целью и, при необходимости, исправлять ошибки самостоятельно;</w:t>
      </w:r>
    </w:p>
    <w:p w:rsidR="00564640" w:rsidRPr="00DF0149" w:rsidRDefault="00564640" w:rsidP="00EC42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0149">
        <w:rPr>
          <w:rFonts w:ascii="Times New Roman" w:hAnsi="Times New Roman"/>
          <w:sz w:val="24"/>
          <w:szCs w:val="24"/>
        </w:rPr>
        <w:t>• анализировать, сравнивать, классифициро</w:t>
      </w:r>
      <w:r>
        <w:rPr>
          <w:rFonts w:ascii="Times New Roman" w:hAnsi="Times New Roman"/>
          <w:sz w:val="24"/>
          <w:szCs w:val="24"/>
        </w:rPr>
        <w:t>вать и обобщать факты и явления,</w:t>
      </w:r>
      <w:r w:rsidRPr="00DF0149">
        <w:rPr>
          <w:rFonts w:ascii="Times New Roman" w:hAnsi="Times New Roman"/>
          <w:sz w:val="24"/>
          <w:szCs w:val="24"/>
        </w:rPr>
        <w:t xml:space="preserve"> выявлять причины и следствия простых явлений;</w:t>
      </w:r>
    </w:p>
    <w:p w:rsidR="00564640" w:rsidRPr="00DF0149" w:rsidRDefault="00564640" w:rsidP="00EC42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0149">
        <w:rPr>
          <w:rFonts w:ascii="Times New Roman" w:hAnsi="Times New Roman"/>
          <w:sz w:val="24"/>
          <w:szCs w:val="24"/>
        </w:rPr>
        <w:t>• 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564640" w:rsidRPr="00DF0149" w:rsidRDefault="00564640" w:rsidP="00EC42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0149">
        <w:rPr>
          <w:rFonts w:ascii="Times New Roman" w:hAnsi="Times New Roman"/>
          <w:sz w:val="24"/>
          <w:szCs w:val="24"/>
        </w:rPr>
        <w:t>строить классификацию на основе дихотомического деления (на основе отрицания);</w:t>
      </w:r>
    </w:p>
    <w:p w:rsidR="00564640" w:rsidRPr="00DF0149" w:rsidRDefault="00564640" w:rsidP="00EC42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0149">
        <w:rPr>
          <w:rFonts w:ascii="Times New Roman" w:hAnsi="Times New Roman"/>
          <w:sz w:val="24"/>
          <w:szCs w:val="24"/>
        </w:rPr>
        <w:t>• строить логическое рассуждение, включающее установление причинно-следственных связей;</w:t>
      </w:r>
    </w:p>
    <w:p w:rsidR="00564640" w:rsidRPr="00DF0149" w:rsidRDefault="00564640" w:rsidP="00EC42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0149">
        <w:rPr>
          <w:rFonts w:ascii="Times New Roman" w:hAnsi="Times New Roman"/>
          <w:sz w:val="24"/>
          <w:szCs w:val="24"/>
        </w:rPr>
        <w:t>• создавать схематические модели с выделением существенных характеристик объекта;</w:t>
      </w:r>
    </w:p>
    <w:p w:rsidR="00564640" w:rsidRPr="00DF0149" w:rsidRDefault="00564640" w:rsidP="00EC42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0149">
        <w:rPr>
          <w:rFonts w:ascii="Times New Roman" w:hAnsi="Times New Roman"/>
          <w:sz w:val="24"/>
          <w:szCs w:val="24"/>
        </w:rPr>
        <w:t>• составлять тезисы, различные виды планов (простых, сложных и т.п.); преобразовывать информацию из одного вида в другой (таблицу в текст и пр.);</w:t>
      </w:r>
    </w:p>
    <w:p w:rsidR="00564640" w:rsidRPr="00DF0149" w:rsidRDefault="00564640" w:rsidP="00EC42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DF0149">
        <w:rPr>
          <w:rFonts w:ascii="Times New Roman" w:hAnsi="Times New Roman"/>
          <w:sz w:val="24"/>
          <w:szCs w:val="24"/>
        </w:rPr>
        <w:t>• вычитывать все уровни текстовой информации;</w:t>
      </w:r>
    </w:p>
    <w:p w:rsidR="00564640" w:rsidRDefault="00564640" w:rsidP="00EC42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0149">
        <w:rPr>
          <w:rFonts w:ascii="Times New Roman" w:hAnsi="Times New Roman"/>
          <w:sz w:val="24"/>
          <w:szCs w:val="24"/>
        </w:rPr>
        <w:t>• самостоятельно организовывать учебное взаимодействие в группе (определять общие цели, распределять роли, договариваться друг с другом и т.д.).</w:t>
      </w:r>
    </w:p>
    <w:p w:rsidR="00564640" w:rsidRPr="00C42E13" w:rsidRDefault="00564640" w:rsidP="00EC42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u w:val="single"/>
        </w:rPr>
      </w:pPr>
      <w:r w:rsidRPr="00C42E13">
        <w:rPr>
          <w:rFonts w:ascii="Times New Roman" w:hAnsi="Times New Roman"/>
          <w:bCs/>
          <w:color w:val="000000"/>
          <w:sz w:val="24"/>
          <w:szCs w:val="24"/>
          <w:u w:val="single"/>
        </w:rPr>
        <w:t>Предметные результаты</w:t>
      </w:r>
    </w:p>
    <w:p w:rsidR="00564640" w:rsidRPr="00FE7EC7" w:rsidRDefault="00564640" w:rsidP="00EC42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FE7EC7">
        <w:rPr>
          <w:rFonts w:ascii="Times New Roman" w:hAnsi="Times New Roman"/>
          <w:b/>
          <w:sz w:val="24"/>
          <w:szCs w:val="24"/>
        </w:rPr>
        <w:t>Ученик научится:</w:t>
      </w:r>
    </w:p>
    <w:p w:rsidR="00564640" w:rsidRPr="00DF0149" w:rsidRDefault="00564640" w:rsidP="00EC42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DF0149">
        <w:rPr>
          <w:rFonts w:ascii="Times New Roman" w:hAnsi="Times New Roman"/>
          <w:sz w:val="24"/>
          <w:szCs w:val="24"/>
        </w:rPr>
        <w:t>- объяснять роль различных источ</w:t>
      </w:r>
      <w:r>
        <w:rPr>
          <w:rFonts w:ascii="Times New Roman" w:hAnsi="Times New Roman"/>
          <w:sz w:val="24"/>
          <w:szCs w:val="24"/>
        </w:rPr>
        <w:t>ников географической информации;</w:t>
      </w:r>
    </w:p>
    <w:p w:rsidR="00564640" w:rsidRPr="00DF0149" w:rsidRDefault="00564640" w:rsidP="00EC42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0149">
        <w:rPr>
          <w:rFonts w:ascii="Times New Roman" w:hAnsi="Times New Roman"/>
          <w:sz w:val="24"/>
          <w:szCs w:val="24"/>
        </w:rPr>
        <w:t>- объяснять географические следствия формы, размеров и движения Земли;</w:t>
      </w:r>
    </w:p>
    <w:p w:rsidR="00564640" w:rsidRPr="00DF0149" w:rsidRDefault="00564640" w:rsidP="00EC42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0149">
        <w:rPr>
          <w:rFonts w:ascii="Times New Roman" w:hAnsi="Times New Roman"/>
          <w:sz w:val="24"/>
          <w:szCs w:val="24"/>
        </w:rPr>
        <w:t>- объяснять воздействие Солнца и Луны на мир живой и неживой природы;</w:t>
      </w:r>
    </w:p>
    <w:p w:rsidR="00564640" w:rsidRDefault="00564640" w:rsidP="00FE7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0149">
        <w:rPr>
          <w:rFonts w:ascii="Times New Roman" w:hAnsi="Times New Roman"/>
          <w:sz w:val="24"/>
          <w:szCs w:val="24"/>
        </w:rPr>
        <w:t>- выделять, описывать и объяснять существенные признаки географических объектов</w:t>
      </w:r>
      <w:r>
        <w:rPr>
          <w:rFonts w:ascii="Times New Roman" w:hAnsi="Times New Roman"/>
          <w:sz w:val="24"/>
          <w:szCs w:val="24"/>
        </w:rPr>
        <w:t xml:space="preserve"> и явлений;</w:t>
      </w:r>
    </w:p>
    <w:p w:rsidR="00564640" w:rsidRPr="00DF0149" w:rsidRDefault="00564640" w:rsidP="00FE7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0149">
        <w:rPr>
          <w:rFonts w:ascii="Times New Roman" w:hAnsi="Times New Roman"/>
          <w:sz w:val="24"/>
          <w:szCs w:val="24"/>
        </w:rPr>
        <w:t xml:space="preserve"> - определять географические процессы и явления в геосферах, взаимосвязи между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DF0149">
        <w:rPr>
          <w:rFonts w:ascii="Times New Roman" w:hAnsi="Times New Roman"/>
          <w:sz w:val="24"/>
          <w:szCs w:val="24"/>
        </w:rPr>
        <w:t>ними, их изменения в результате деятельности человека;</w:t>
      </w:r>
    </w:p>
    <w:p w:rsidR="00564640" w:rsidRPr="00DF0149" w:rsidRDefault="00564640" w:rsidP="00FE7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0149">
        <w:rPr>
          <w:rFonts w:ascii="Times New Roman" w:hAnsi="Times New Roman"/>
          <w:sz w:val="24"/>
          <w:szCs w:val="24"/>
        </w:rPr>
        <w:t>- различать типы земной коры; выявлять зависимость рельефа от воздействия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DF0149">
        <w:rPr>
          <w:rFonts w:ascii="Times New Roman" w:hAnsi="Times New Roman"/>
          <w:sz w:val="24"/>
          <w:szCs w:val="24"/>
        </w:rPr>
        <w:t>внутренних и внешних сил;</w:t>
      </w:r>
    </w:p>
    <w:p w:rsidR="00564640" w:rsidRPr="00DF0149" w:rsidRDefault="00564640" w:rsidP="00EC42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0149">
        <w:rPr>
          <w:rFonts w:ascii="Times New Roman" w:hAnsi="Times New Roman"/>
          <w:sz w:val="24"/>
          <w:szCs w:val="24"/>
        </w:rPr>
        <w:t>- выявлять главные причины различий в нагревании земной поверхности;</w:t>
      </w:r>
    </w:p>
    <w:p w:rsidR="00564640" w:rsidRDefault="00564640" w:rsidP="00EC42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0149">
        <w:rPr>
          <w:rFonts w:ascii="Times New Roman" w:hAnsi="Times New Roman"/>
          <w:sz w:val="24"/>
          <w:szCs w:val="24"/>
        </w:rPr>
        <w:t>- выделять причины стихийных явлений в геосферах.</w:t>
      </w:r>
    </w:p>
    <w:p w:rsidR="00564640" w:rsidRPr="00FE7EC7" w:rsidRDefault="00564640" w:rsidP="00EC42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FE7EC7">
        <w:rPr>
          <w:rFonts w:ascii="Times New Roman" w:hAnsi="Times New Roman"/>
          <w:b/>
          <w:i/>
          <w:sz w:val="24"/>
          <w:szCs w:val="24"/>
        </w:rPr>
        <w:t>Ученик получит возможность:</w:t>
      </w:r>
    </w:p>
    <w:p w:rsidR="00564640" w:rsidRPr="00DF0149" w:rsidRDefault="00564640" w:rsidP="00EC42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0149">
        <w:rPr>
          <w:rFonts w:ascii="Times New Roman" w:hAnsi="Times New Roman"/>
          <w:sz w:val="24"/>
          <w:szCs w:val="24"/>
        </w:rPr>
        <w:t>- находить в различных источниках и анализировать географическую информацию;</w:t>
      </w:r>
    </w:p>
    <w:p w:rsidR="00564640" w:rsidRPr="00DF0149" w:rsidRDefault="00564640" w:rsidP="00FE7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0149">
        <w:rPr>
          <w:rFonts w:ascii="Times New Roman" w:hAnsi="Times New Roman"/>
          <w:sz w:val="24"/>
          <w:szCs w:val="24"/>
        </w:rPr>
        <w:t>-составлять описания различных географических объектов на основе анализа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DF0149">
        <w:rPr>
          <w:rFonts w:ascii="Times New Roman" w:hAnsi="Times New Roman"/>
          <w:sz w:val="24"/>
          <w:szCs w:val="24"/>
        </w:rPr>
        <w:t>разнообразных источников географической информации;</w:t>
      </w:r>
    </w:p>
    <w:p w:rsidR="00564640" w:rsidRPr="00FE7EC7" w:rsidRDefault="00564640" w:rsidP="00FE7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0149">
        <w:rPr>
          <w:rFonts w:ascii="Times New Roman" w:hAnsi="Times New Roman"/>
          <w:sz w:val="24"/>
          <w:szCs w:val="24"/>
        </w:rPr>
        <w:t>- применять приборы и инструменты для определения количественных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DF0149">
        <w:rPr>
          <w:rFonts w:ascii="Times New Roman" w:hAnsi="Times New Roman"/>
          <w:sz w:val="24"/>
          <w:szCs w:val="24"/>
        </w:rPr>
        <w:t>качественных ха</w:t>
      </w:r>
      <w:r>
        <w:rPr>
          <w:rFonts w:ascii="Times New Roman" w:hAnsi="Times New Roman"/>
          <w:sz w:val="24"/>
          <w:szCs w:val="24"/>
        </w:rPr>
        <w:t>рактеристик компонентов природы;</w:t>
      </w:r>
    </w:p>
    <w:p w:rsidR="00564640" w:rsidRPr="00DF0149" w:rsidRDefault="00564640" w:rsidP="00EC42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DF0149">
        <w:rPr>
          <w:rFonts w:ascii="Times New Roman" w:hAnsi="Times New Roman"/>
          <w:sz w:val="24"/>
          <w:szCs w:val="24"/>
        </w:rPr>
        <w:t>- определять на карте местопо</w:t>
      </w:r>
      <w:r>
        <w:rPr>
          <w:rFonts w:ascii="Times New Roman" w:hAnsi="Times New Roman"/>
          <w:sz w:val="24"/>
          <w:szCs w:val="24"/>
        </w:rPr>
        <w:t>ложение географических объектов;</w:t>
      </w:r>
    </w:p>
    <w:p w:rsidR="00564640" w:rsidRPr="00DF0149" w:rsidRDefault="00564640" w:rsidP="00FE7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0149">
        <w:rPr>
          <w:rFonts w:ascii="Times New Roman" w:hAnsi="Times New Roman"/>
          <w:sz w:val="24"/>
          <w:szCs w:val="24"/>
        </w:rPr>
        <w:t>- формулировать сво</w:t>
      </w:r>
      <w:r w:rsidRPr="00DF0149">
        <w:rPr>
          <w:rFonts w:ascii="Tahoma" w:hAnsi="Tahoma" w:cs="Tahoma"/>
          <w:sz w:val="24"/>
          <w:szCs w:val="24"/>
        </w:rPr>
        <w:t>ѐ</w:t>
      </w:r>
      <w:r w:rsidRPr="00DF0149">
        <w:rPr>
          <w:rFonts w:ascii="Times New Roman" w:hAnsi="Times New Roman"/>
          <w:sz w:val="24"/>
          <w:szCs w:val="24"/>
        </w:rPr>
        <w:t xml:space="preserve"> отношение к природным и антропогенным причинам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F0149">
        <w:rPr>
          <w:rFonts w:ascii="Times New Roman" w:hAnsi="Times New Roman"/>
          <w:sz w:val="24"/>
          <w:szCs w:val="24"/>
        </w:rPr>
        <w:t>изменения окружающей среды;</w:t>
      </w:r>
    </w:p>
    <w:p w:rsidR="00564640" w:rsidRPr="00DF0149" w:rsidRDefault="00564640" w:rsidP="00FE7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0149">
        <w:rPr>
          <w:rFonts w:ascii="Times New Roman" w:hAnsi="Times New Roman"/>
          <w:sz w:val="24"/>
          <w:szCs w:val="24"/>
        </w:rPr>
        <w:t>- использовать географические знания для осуществления мер по сохранению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F0149">
        <w:rPr>
          <w:rFonts w:ascii="Times New Roman" w:hAnsi="Times New Roman"/>
          <w:sz w:val="24"/>
          <w:szCs w:val="24"/>
        </w:rPr>
        <w:t>природы и защите людей от стихийных природных и техногенных явлений;</w:t>
      </w:r>
    </w:p>
    <w:p w:rsidR="00564640" w:rsidRDefault="00564640" w:rsidP="00FE7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0149">
        <w:rPr>
          <w:rFonts w:ascii="Times New Roman" w:hAnsi="Times New Roman"/>
          <w:sz w:val="24"/>
          <w:szCs w:val="24"/>
        </w:rPr>
        <w:t>- приводить примеры использования и охраны природных ресурсов, адаптации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DF0149">
        <w:rPr>
          <w:rFonts w:ascii="Times New Roman" w:hAnsi="Times New Roman"/>
          <w:sz w:val="24"/>
          <w:szCs w:val="24"/>
        </w:rPr>
        <w:t>человека к условиям окружающей среды.</w:t>
      </w:r>
    </w:p>
    <w:p w:rsidR="00564640" w:rsidRDefault="00564640" w:rsidP="003338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64640" w:rsidRPr="00DF0149" w:rsidRDefault="00564640" w:rsidP="00DF014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DF0149">
        <w:rPr>
          <w:rFonts w:ascii="Times New Roman" w:hAnsi="Times New Roman"/>
          <w:b/>
          <w:bCs/>
          <w:sz w:val="24"/>
          <w:szCs w:val="24"/>
        </w:rPr>
        <w:t>Содержание программы</w:t>
      </w:r>
    </w:p>
    <w:p w:rsidR="00564640" w:rsidRPr="00DF0149" w:rsidRDefault="00564640" w:rsidP="00DF014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Тема 1. Земля как планета </w:t>
      </w:r>
    </w:p>
    <w:p w:rsidR="00564640" w:rsidRPr="00DF0149" w:rsidRDefault="00564640" w:rsidP="00DF0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0149">
        <w:rPr>
          <w:rFonts w:ascii="Times New Roman" w:hAnsi="Times New Roman"/>
          <w:sz w:val="24"/>
          <w:szCs w:val="24"/>
        </w:rPr>
        <w:t>Земля и Вселенная. Влияние космоса на Землю и жизнь людей. Форма, размеры и движения Земли. Суточное вращение вокруг своей оси и годовое вращение вокруг Солнца, их главные следствия. Дни равноденствий и солнцестояний. Градусная сеть, система географических координат. Тропики и полярные круги. Распределение света и тепла на поверхности Земли. Тепловые пояса.</w:t>
      </w:r>
    </w:p>
    <w:p w:rsidR="00564640" w:rsidRPr="00DF0149" w:rsidRDefault="00564640" w:rsidP="00DF014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  <w:r w:rsidRPr="00DF0149">
        <w:rPr>
          <w:rFonts w:ascii="Times New Roman" w:hAnsi="Times New Roman"/>
          <w:i/>
          <w:iCs/>
          <w:sz w:val="24"/>
          <w:szCs w:val="24"/>
        </w:rPr>
        <w:t>Практические работы:</w:t>
      </w:r>
    </w:p>
    <w:p w:rsidR="00564640" w:rsidRPr="00DF0149" w:rsidRDefault="00564640" w:rsidP="00DF014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F0149">
        <w:rPr>
          <w:rFonts w:ascii="Times New Roman" w:hAnsi="Times New Roman"/>
          <w:sz w:val="24"/>
          <w:szCs w:val="24"/>
        </w:rPr>
        <w:t xml:space="preserve"> Определение по карте географических координат различных географических объектов.</w:t>
      </w:r>
    </w:p>
    <w:p w:rsidR="00564640" w:rsidRPr="00DF0149" w:rsidRDefault="00564640" w:rsidP="00DF014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Тема 2. Географическая карта </w:t>
      </w:r>
    </w:p>
    <w:p w:rsidR="00564640" w:rsidRPr="00DF0149" w:rsidRDefault="00564640" w:rsidP="00DF0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0149">
        <w:rPr>
          <w:rFonts w:ascii="Times New Roman" w:hAnsi="Times New Roman"/>
          <w:sz w:val="24"/>
          <w:szCs w:val="24"/>
        </w:rPr>
        <w:t>Способы изображения местности. Географическая карта. Масштаб и его виды. Условные знаки: значки, качественный фон, изолинии. Виды карт по масштабу и содержанию. Понятие о плане местности и топографической карте. Азимут. Движение по азимуту. Изображение рельефа: изолинии, бергштрихи, послойная окраска. Абсолютная и относительная высота. Шкала высот и глубин. Значение планов и карт в практической деятельности человека.</w:t>
      </w:r>
    </w:p>
    <w:p w:rsidR="00564640" w:rsidRPr="00DF0149" w:rsidRDefault="00564640" w:rsidP="00DF014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  <w:r w:rsidRPr="00DF0149">
        <w:rPr>
          <w:rFonts w:ascii="Times New Roman" w:hAnsi="Times New Roman"/>
          <w:i/>
          <w:iCs/>
          <w:sz w:val="24"/>
          <w:szCs w:val="24"/>
        </w:rPr>
        <w:t>Практические работы:</w:t>
      </w:r>
    </w:p>
    <w:p w:rsidR="00564640" w:rsidRPr="00DF0149" w:rsidRDefault="00564640" w:rsidP="00DF0149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F0149">
        <w:rPr>
          <w:rFonts w:ascii="Times New Roman" w:hAnsi="Times New Roman"/>
          <w:sz w:val="24"/>
          <w:szCs w:val="24"/>
        </w:rPr>
        <w:t xml:space="preserve"> Определение направлений и расстояний по карте.</w:t>
      </w:r>
    </w:p>
    <w:p w:rsidR="00564640" w:rsidRPr="00DF0149" w:rsidRDefault="00564640" w:rsidP="00DF0149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F0149">
        <w:rPr>
          <w:rFonts w:ascii="Times New Roman" w:hAnsi="Times New Roman"/>
          <w:sz w:val="24"/>
          <w:szCs w:val="24"/>
        </w:rPr>
        <w:t xml:space="preserve"> Определение сторон горизонта с помощью компаса и передвижение по азимуту.</w:t>
      </w:r>
    </w:p>
    <w:p w:rsidR="00564640" w:rsidRPr="00DF0149" w:rsidRDefault="00564640" w:rsidP="00DF0149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b/>
          <w:bCs/>
          <w:sz w:val="24"/>
          <w:szCs w:val="24"/>
        </w:rPr>
      </w:pPr>
      <w:r w:rsidRPr="00DF0149">
        <w:rPr>
          <w:rFonts w:ascii="Times New Roman" w:hAnsi="Times New Roman"/>
          <w:sz w:val="24"/>
          <w:szCs w:val="24"/>
        </w:rPr>
        <w:t xml:space="preserve"> Составление простейшего плана местности.</w:t>
      </w:r>
      <w:r w:rsidRPr="00DF0149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564640" w:rsidRPr="00DF0149" w:rsidRDefault="00564640" w:rsidP="00DF0149">
      <w:pPr>
        <w:tabs>
          <w:tab w:val="left" w:pos="402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DF0149">
        <w:rPr>
          <w:rFonts w:ascii="Times New Roman" w:hAnsi="Times New Roman"/>
          <w:b/>
          <w:bCs/>
          <w:sz w:val="24"/>
          <w:szCs w:val="24"/>
        </w:rPr>
        <w:t>Тема 3. Литосфера</w:t>
      </w:r>
      <w:r w:rsidRPr="00DF0149">
        <w:rPr>
          <w:rFonts w:ascii="Times New Roman" w:hAnsi="Times New Roman"/>
          <w:b/>
          <w:bCs/>
          <w:sz w:val="24"/>
          <w:szCs w:val="24"/>
        </w:rPr>
        <w:tab/>
      </w:r>
    </w:p>
    <w:p w:rsidR="00564640" w:rsidRPr="00DF0149" w:rsidRDefault="00564640" w:rsidP="00DF014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F0149">
        <w:rPr>
          <w:rFonts w:ascii="Times New Roman" w:hAnsi="Times New Roman"/>
          <w:sz w:val="24"/>
          <w:szCs w:val="24"/>
        </w:rPr>
        <w:t>Внутреннее строение Земного шара: ядро, мантия, литосфера, земная кора. Земная кора – верхняя часть литосферы. Материковая и океаническая земная кора. Способы изучения земных недр. Горные породы, слагающие земную кору: магматические, осадочные и метаморфические. Полезные ископаемые, основные принципы их размещения. Внутренние процессы, изменяющие поверхность Земли. Виды движения земной коры. Землетрясения и вулканизм. Основные формы рельефа суши: горы и равнины, их различие по высоте. Внешние силы, изменяющие поверхность</w:t>
      </w:r>
    </w:p>
    <w:p w:rsidR="00564640" w:rsidRPr="00DF0149" w:rsidRDefault="00564640" w:rsidP="00DF0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0149">
        <w:rPr>
          <w:rFonts w:ascii="Times New Roman" w:hAnsi="Times New Roman"/>
          <w:sz w:val="24"/>
          <w:szCs w:val="24"/>
        </w:rPr>
        <w:t>Земли: выветривание, деятельность текучих вод, деятельность подземных вод, ветра, льда, деятельность человека. Рельеф дна Мирового океана. Особенности жизни, быта и хозяйственной деятельности людей в горах и на равнинах. Природные памятники литосферы.</w:t>
      </w:r>
    </w:p>
    <w:p w:rsidR="00564640" w:rsidRDefault="00564640" w:rsidP="00FE7EC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  <w:r w:rsidRPr="00DF0149">
        <w:rPr>
          <w:rFonts w:ascii="Times New Roman" w:hAnsi="Times New Roman"/>
          <w:i/>
          <w:iCs/>
          <w:sz w:val="24"/>
          <w:szCs w:val="24"/>
        </w:rPr>
        <w:t>Практические работы:</w:t>
      </w:r>
    </w:p>
    <w:p w:rsidR="00564640" w:rsidRPr="00FE7EC7" w:rsidRDefault="00564640" w:rsidP="00FE7EC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  <w:r w:rsidRPr="00FE7EC7">
        <w:rPr>
          <w:rFonts w:ascii="Times New Roman" w:hAnsi="Times New Roman"/>
          <w:iCs/>
          <w:sz w:val="24"/>
          <w:szCs w:val="24"/>
        </w:rPr>
        <w:t>1.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DF0149">
        <w:rPr>
          <w:rFonts w:ascii="Times New Roman" w:hAnsi="Times New Roman"/>
          <w:sz w:val="24"/>
          <w:szCs w:val="24"/>
        </w:rPr>
        <w:t>Определение по карте географического положения  гор и равнин.</w:t>
      </w:r>
    </w:p>
    <w:p w:rsidR="00564640" w:rsidRPr="00DF0149" w:rsidRDefault="00564640" w:rsidP="00DF014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F0149">
        <w:rPr>
          <w:rFonts w:ascii="Times New Roman" w:hAnsi="Times New Roman"/>
          <w:sz w:val="24"/>
          <w:szCs w:val="24"/>
        </w:rPr>
        <w:t>2. Определение и объяснение изменений земной коры под воздействием хозяйственной деятельности человека (на примере своей местности).</w:t>
      </w:r>
    </w:p>
    <w:p w:rsidR="00564640" w:rsidRDefault="00564640" w:rsidP="00DF014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DF0149">
        <w:rPr>
          <w:rFonts w:ascii="Times New Roman" w:hAnsi="Times New Roman"/>
          <w:b/>
          <w:bCs/>
          <w:sz w:val="24"/>
          <w:szCs w:val="24"/>
        </w:rPr>
        <w:t xml:space="preserve">Тема 4. Атмосфера </w:t>
      </w:r>
    </w:p>
    <w:p w:rsidR="00564640" w:rsidRPr="00DF0149" w:rsidRDefault="00564640" w:rsidP="00DF014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F0149">
        <w:rPr>
          <w:rFonts w:ascii="Times New Roman" w:hAnsi="Times New Roman"/>
          <w:sz w:val="24"/>
          <w:szCs w:val="24"/>
        </w:rPr>
        <w:t>Атмосфера: ее состав, строение и значение. Нагревание земной поверхности и воздуха. Температура воздуха. Особенности суточного хода температуры воздуха в зависимости от высоты солнца над горизонтом. Атмосферное давление. Ветер и причины его возникновения. Бриз.</w:t>
      </w:r>
    </w:p>
    <w:p w:rsidR="00564640" w:rsidRPr="00DF0149" w:rsidRDefault="00564640" w:rsidP="00DF0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0149">
        <w:rPr>
          <w:rFonts w:ascii="Times New Roman" w:hAnsi="Times New Roman"/>
          <w:sz w:val="24"/>
          <w:szCs w:val="24"/>
        </w:rPr>
        <w:t>Влажность воздуха. Туман. Облака. Атмосферные осадки. Погода, причины ее изменения, предсказание погоды. Климат и климатообразующие факторы. Зависимость климата от географической широты и высоты местности над уровнем моря Адаптация человека к климатическим условиям.</w:t>
      </w:r>
    </w:p>
    <w:p w:rsidR="00564640" w:rsidRPr="00DF0149" w:rsidRDefault="00564640" w:rsidP="00DF014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  <w:r w:rsidRPr="00DF0149">
        <w:rPr>
          <w:rFonts w:ascii="Times New Roman" w:hAnsi="Times New Roman"/>
          <w:i/>
          <w:iCs/>
          <w:sz w:val="24"/>
          <w:szCs w:val="24"/>
        </w:rPr>
        <w:t>Практические работы:</w:t>
      </w:r>
    </w:p>
    <w:p w:rsidR="00564640" w:rsidRPr="00DF0149" w:rsidRDefault="00564640" w:rsidP="00DF014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F0149">
        <w:rPr>
          <w:rFonts w:ascii="Times New Roman" w:hAnsi="Times New Roman"/>
          <w:sz w:val="24"/>
          <w:szCs w:val="24"/>
        </w:rPr>
        <w:t>Построение графиков хода температуры воздуха.</w:t>
      </w:r>
    </w:p>
    <w:p w:rsidR="00564640" w:rsidRPr="00FE7EC7" w:rsidRDefault="00564640" w:rsidP="00FE7EC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Тема 5. Гидросфера </w:t>
      </w:r>
      <w:r w:rsidRPr="00DF0149">
        <w:rPr>
          <w:rFonts w:ascii="Times New Roman" w:hAnsi="Times New Roman"/>
          <w:sz w:val="24"/>
          <w:szCs w:val="24"/>
        </w:rPr>
        <w:t>(из резерва на обобщение и контроль знаний)</w:t>
      </w:r>
    </w:p>
    <w:p w:rsidR="00564640" w:rsidRPr="00DF0149" w:rsidRDefault="00564640" w:rsidP="00DF0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0149">
        <w:rPr>
          <w:rFonts w:ascii="Times New Roman" w:hAnsi="Times New Roman"/>
          <w:sz w:val="24"/>
          <w:szCs w:val="24"/>
        </w:rPr>
        <w:t>Гидросфера и ее состав. Мировой круговорот воды. Значение гидросферы. Воды суши. Подземные воды (грунтовые, межпластовые, артезианские), их происхождение , условия залегания и использования. Реки: горные и равнинные. Речная система, бассейн, водораздел. Пороги и водопады. Озера проточные и бессточные. Природные льды: многолетняя мерзлота, ледники (горные и покровные).</w:t>
      </w:r>
    </w:p>
    <w:p w:rsidR="00564640" w:rsidRPr="00DF0149" w:rsidRDefault="00564640" w:rsidP="00DF014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  <w:r w:rsidRPr="00DF0149">
        <w:rPr>
          <w:rFonts w:ascii="Times New Roman" w:hAnsi="Times New Roman"/>
          <w:i/>
          <w:iCs/>
          <w:sz w:val="24"/>
          <w:szCs w:val="24"/>
        </w:rPr>
        <w:t>Практические работы:</w:t>
      </w:r>
    </w:p>
    <w:p w:rsidR="00564640" w:rsidRPr="00DF0149" w:rsidRDefault="00564640" w:rsidP="00DF014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F0149">
        <w:rPr>
          <w:rFonts w:ascii="Times New Roman" w:hAnsi="Times New Roman"/>
          <w:sz w:val="24"/>
          <w:szCs w:val="24"/>
        </w:rPr>
        <w:t>1. Нанесение на контурную карту объектов гидросферы.</w:t>
      </w:r>
    </w:p>
    <w:p w:rsidR="00564640" w:rsidRPr="00DF0149" w:rsidRDefault="00564640" w:rsidP="00DF014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F0149">
        <w:rPr>
          <w:rFonts w:ascii="Times New Roman" w:hAnsi="Times New Roman"/>
          <w:sz w:val="24"/>
          <w:szCs w:val="24"/>
        </w:rPr>
        <w:t>2. Описание по карте географического положения одной из крупнейших рек Земли: направление и характер ее течения, использование человеком.</w:t>
      </w:r>
    </w:p>
    <w:p w:rsidR="00564640" w:rsidRPr="00DF0149" w:rsidRDefault="00564640" w:rsidP="00DF014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DF0149">
        <w:rPr>
          <w:rFonts w:ascii="Times New Roman" w:hAnsi="Times New Roman"/>
          <w:b/>
          <w:bCs/>
          <w:sz w:val="24"/>
          <w:szCs w:val="24"/>
        </w:rPr>
        <w:t xml:space="preserve">Тема 6. Биосфера </w:t>
      </w:r>
    </w:p>
    <w:p w:rsidR="00564640" w:rsidRPr="00DF0149" w:rsidRDefault="00564640" w:rsidP="00DF0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0149">
        <w:rPr>
          <w:rFonts w:ascii="Times New Roman" w:hAnsi="Times New Roman"/>
          <w:sz w:val="24"/>
          <w:szCs w:val="24"/>
        </w:rPr>
        <w:t>Царства живой природы и их роль в природе Земли. Разнообразие животного и растительного мира. Приспособление живых организмов к среде обитания в разных природных зонах. Взаимное влияние живых организмов и неживой природы. Охрана органического мира. Красная книга МСОП.</w:t>
      </w:r>
      <w:r w:rsidRPr="00DF0149"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:rsidR="00564640" w:rsidRPr="00DF0149" w:rsidRDefault="00564640" w:rsidP="00DF014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  <w:r w:rsidRPr="00DF0149">
        <w:rPr>
          <w:rFonts w:ascii="Times New Roman" w:hAnsi="Times New Roman"/>
          <w:i/>
          <w:iCs/>
          <w:sz w:val="24"/>
          <w:szCs w:val="24"/>
        </w:rPr>
        <w:t>Практическая работа</w:t>
      </w:r>
    </w:p>
    <w:p w:rsidR="00564640" w:rsidRPr="00DF0149" w:rsidRDefault="00564640" w:rsidP="00DF014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b/>
          <w:bCs/>
          <w:sz w:val="24"/>
          <w:szCs w:val="24"/>
        </w:rPr>
      </w:pPr>
      <w:r w:rsidRPr="00DF0149">
        <w:rPr>
          <w:rFonts w:ascii="Times New Roman" w:hAnsi="Times New Roman"/>
          <w:sz w:val="24"/>
          <w:szCs w:val="24"/>
        </w:rPr>
        <w:t>Ознакомление с наиболее распространенными растениями и животными своей местности.</w:t>
      </w:r>
      <w:r w:rsidRPr="00DF0149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564640" w:rsidRPr="00DF0149" w:rsidRDefault="00564640" w:rsidP="00DF014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DF0149">
        <w:rPr>
          <w:rFonts w:ascii="Times New Roman" w:hAnsi="Times New Roman"/>
          <w:b/>
          <w:bCs/>
          <w:sz w:val="24"/>
          <w:szCs w:val="24"/>
        </w:rPr>
        <w:t xml:space="preserve">Тема 7. Почва и географическая оболочка </w:t>
      </w:r>
    </w:p>
    <w:p w:rsidR="00564640" w:rsidRPr="00DF0149" w:rsidRDefault="00564640" w:rsidP="00DF0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0149">
        <w:rPr>
          <w:rFonts w:ascii="Times New Roman" w:hAnsi="Times New Roman"/>
          <w:sz w:val="24"/>
          <w:szCs w:val="24"/>
        </w:rPr>
        <w:t>Почва. Плодородие - важнейшее свойство почвы. Условия образования почв разных типов. Понятие о географической оболочке. Территориальные комплексы: природные, природно-хозяйственные. Взаимосвязь между всеми элементами географической оболочки: литосферой, атмосферой, гидросферой и биосферой. Закон географической зональности, высотная поясность. Природные зоны земного шара. Географическая оболочка как окружающая человека среда, ее изменения под воздействием деятельности человека.</w:t>
      </w:r>
    </w:p>
    <w:p w:rsidR="00564640" w:rsidRPr="00DF0149" w:rsidRDefault="00564640" w:rsidP="00DF014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  <w:r w:rsidRPr="00DF0149">
        <w:rPr>
          <w:rFonts w:ascii="Times New Roman" w:hAnsi="Times New Roman"/>
          <w:i/>
          <w:iCs/>
          <w:sz w:val="24"/>
          <w:szCs w:val="24"/>
        </w:rPr>
        <w:t>Практические работы:</w:t>
      </w:r>
    </w:p>
    <w:p w:rsidR="00564640" w:rsidRPr="00DF0149" w:rsidRDefault="00564640" w:rsidP="00DF014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F0149">
        <w:rPr>
          <w:rFonts w:ascii="Times New Roman" w:hAnsi="Times New Roman"/>
          <w:sz w:val="24"/>
          <w:szCs w:val="24"/>
        </w:rPr>
        <w:t>1. Описание природных зон Земли по географическим картам.</w:t>
      </w:r>
    </w:p>
    <w:p w:rsidR="00564640" w:rsidRPr="000B6892" w:rsidRDefault="00564640" w:rsidP="00DF014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F0149">
        <w:rPr>
          <w:rFonts w:ascii="Times New Roman" w:hAnsi="Times New Roman"/>
          <w:sz w:val="24"/>
          <w:szCs w:val="24"/>
        </w:rPr>
        <w:t>2. Описание изменений природы в результате хозяйственной деятельности человека на примере своей местности.</w:t>
      </w:r>
    </w:p>
    <w:p w:rsidR="00564640" w:rsidRPr="000B6892" w:rsidRDefault="00564640" w:rsidP="00DF014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564640" w:rsidRPr="000B6892" w:rsidRDefault="00564640" w:rsidP="00DF014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564640" w:rsidRPr="000B6892" w:rsidRDefault="00564640" w:rsidP="00DF014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564640" w:rsidRPr="000B6892" w:rsidRDefault="00564640" w:rsidP="00DF014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564640" w:rsidRPr="000B6892" w:rsidRDefault="00564640" w:rsidP="00DF014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564640" w:rsidRPr="000B6892" w:rsidRDefault="00564640" w:rsidP="00DF014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564640" w:rsidRPr="000B6892" w:rsidRDefault="00564640" w:rsidP="00DF014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564640" w:rsidRPr="000B6892" w:rsidRDefault="00564640" w:rsidP="00DF014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564640" w:rsidRPr="000B6892" w:rsidRDefault="00564640" w:rsidP="00DF014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564640" w:rsidRPr="000B6892" w:rsidRDefault="00564640" w:rsidP="00DF014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564640" w:rsidRPr="000B6892" w:rsidRDefault="00564640" w:rsidP="00DF014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564640" w:rsidRPr="000B6892" w:rsidRDefault="00564640" w:rsidP="00DF014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564640" w:rsidRPr="000B6892" w:rsidRDefault="00564640" w:rsidP="00DF014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564640" w:rsidRPr="000B6892" w:rsidRDefault="00564640" w:rsidP="00DF014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564640" w:rsidRPr="000B6892" w:rsidRDefault="00564640" w:rsidP="00DF014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564640" w:rsidRPr="000B6892" w:rsidRDefault="00564640" w:rsidP="00DF014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564640" w:rsidRPr="000B6892" w:rsidRDefault="00564640" w:rsidP="00DF014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564640" w:rsidRPr="000B6892" w:rsidRDefault="00564640" w:rsidP="00DF014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564640" w:rsidRPr="000B6892" w:rsidRDefault="00564640" w:rsidP="00DF014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564640" w:rsidRDefault="00564640" w:rsidP="00DF014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DF0149">
        <w:rPr>
          <w:rFonts w:ascii="Times New Roman" w:hAnsi="Times New Roman"/>
          <w:b/>
          <w:sz w:val="24"/>
          <w:szCs w:val="24"/>
        </w:rPr>
        <w:t>Календарно-тематический план 6 класс</w:t>
      </w:r>
    </w:p>
    <w:p w:rsidR="00564640" w:rsidRPr="000B6892" w:rsidRDefault="00564640" w:rsidP="00DF014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tbl>
      <w:tblPr>
        <w:tblW w:w="31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8"/>
        <w:gridCol w:w="800"/>
        <w:gridCol w:w="3622"/>
        <w:gridCol w:w="2592"/>
        <w:gridCol w:w="107"/>
        <w:gridCol w:w="1056"/>
        <w:gridCol w:w="892"/>
        <w:gridCol w:w="5420"/>
        <w:gridCol w:w="5420"/>
        <w:gridCol w:w="5420"/>
        <w:gridCol w:w="5420"/>
      </w:tblGrid>
      <w:tr w:rsidR="00564640" w:rsidRPr="0094257A" w:rsidTr="0038336D">
        <w:trPr>
          <w:gridAfter w:val="4"/>
          <w:wAfter w:w="21680" w:type="dxa"/>
          <w:trHeight w:val="143"/>
        </w:trPr>
        <w:tc>
          <w:tcPr>
            <w:tcW w:w="928" w:type="dxa"/>
            <w:vAlign w:val="center"/>
          </w:tcPr>
          <w:p w:rsidR="00564640" w:rsidRPr="0094257A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sz w:val="24"/>
                <w:szCs w:val="24"/>
              </w:rPr>
              <w:t>№ недели</w:t>
            </w:r>
          </w:p>
        </w:tc>
        <w:tc>
          <w:tcPr>
            <w:tcW w:w="800" w:type="dxa"/>
            <w:vAlign w:val="center"/>
          </w:tcPr>
          <w:p w:rsidR="00564640" w:rsidRPr="0094257A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</w:tc>
        <w:tc>
          <w:tcPr>
            <w:tcW w:w="3622" w:type="dxa"/>
            <w:vAlign w:val="center"/>
          </w:tcPr>
          <w:p w:rsidR="00564640" w:rsidRPr="0094257A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699" w:type="dxa"/>
            <w:gridSpan w:val="2"/>
            <w:vAlign w:val="center"/>
          </w:tcPr>
          <w:p w:rsidR="00564640" w:rsidRPr="0094257A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056" w:type="dxa"/>
            <w:vAlign w:val="center"/>
          </w:tcPr>
          <w:p w:rsidR="00564640" w:rsidRPr="0094257A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sz w:val="24"/>
                <w:szCs w:val="24"/>
              </w:rPr>
              <w:t>Дата план</w:t>
            </w:r>
          </w:p>
        </w:tc>
        <w:tc>
          <w:tcPr>
            <w:tcW w:w="892" w:type="dxa"/>
            <w:vAlign w:val="center"/>
          </w:tcPr>
          <w:p w:rsidR="00564640" w:rsidRPr="0094257A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sz w:val="24"/>
                <w:szCs w:val="24"/>
              </w:rPr>
              <w:t>Дата факт</w:t>
            </w:r>
          </w:p>
        </w:tc>
      </w:tr>
      <w:tr w:rsidR="00564640" w:rsidRPr="0094257A" w:rsidTr="0038336D">
        <w:trPr>
          <w:gridAfter w:val="4"/>
          <w:wAfter w:w="21680" w:type="dxa"/>
          <w:trHeight w:val="143"/>
        </w:trPr>
        <w:tc>
          <w:tcPr>
            <w:tcW w:w="9997" w:type="dxa"/>
            <w:gridSpan w:val="7"/>
          </w:tcPr>
          <w:p w:rsidR="00564640" w:rsidRPr="0094257A" w:rsidRDefault="00564640" w:rsidP="0094257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 четверть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– 9 часов</w:t>
            </w:r>
          </w:p>
        </w:tc>
      </w:tr>
      <w:tr w:rsidR="00564640" w:rsidRPr="0094257A" w:rsidTr="0038336D">
        <w:trPr>
          <w:gridAfter w:val="4"/>
          <w:wAfter w:w="21680" w:type="dxa"/>
          <w:trHeight w:val="143"/>
        </w:trPr>
        <w:tc>
          <w:tcPr>
            <w:tcW w:w="9997" w:type="dxa"/>
            <w:gridSpan w:val="7"/>
          </w:tcPr>
          <w:p w:rsidR="00564640" w:rsidRPr="0094257A" w:rsidRDefault="00564640" w:rsidP="000438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1.  Земля как планета (6 часов)</w:t>
            </w:r>
          </w:p>
        </w:tc>
      </w:tr>
      <w:tr w:rsidR="00564640" w:rsidRPr="0094257A" w:rsidTr="0038336D">
        <w:trPr>
          <w:gridAfter w:val="4"/>
          <w:wAfter w:w="21680" w:type="dxa"/>
          <w:trHeight w:val="143"/>
        </w:trPr>
        <w:tc>
          <w:tcPr>
            <w:tcW w:w="928" w:type="dxa"/>
          </w:tcPr>
          <w:p w:rsidR="00564640" w:rsidRPr="0094257A" w:rsidRDefault="00564640" w:rsidP="0094257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00" w:type="dxa"/>
          </w:tcPr>
          <w:p w:rsidR="00564640" w:rsidRPr="0094257A" w:rsidRDefault="00564640" w:rsidP="0094257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622" w:type="dxa"/>
          </w:tcPr>
          <w:p w:rsidR="00564640" w:rsidRPr="0094257A" w:rsidRDefault="00564640" w:rsidP="0094257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Земля и вселенная. Форма и размеры Земли</w:t>
            </w:r>
          </w:p>
        </w:tc>
        <w:tc>
          <w:tcPr>
            <w:tcW w:w="2699" w:type="dxa"/>
            <w:gridSpan w:val="2"/>
            <w:vAlign w:val="center"/>
          </w:tcPr>
          <w:p w:rsidR="00564640" w:rsidRPr="0094257A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564640" w:rsidRPr="0094257A" w:rsidRDefault="00564640" w:rsidP="009425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57A">
              <w:rPr>
                <w:rFonts w:ascii="Times New Roman" w:hAnsi="Times New Roman"/>
              </w:rPr>
              <w:t>01.09</w:t>
            </w:r>
          </w:p>
        </w:tc>
        <w:tc>
          <w:tcPr>
            <w:tcW w:w="892" w:type="dxa"/>
            <w:vAlign w:val="center"/>
          </w:tcPr>
          <w:p w:rsidR="00564640" w:rsidRPr="0094257A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640" w:rsidRPr="0094257A" w:rsidTr="0038336D">
        <w:trPr>
          <w:gridAfter w:val="4"/>
          <w:wAfter w:w="21680" w:type="dxa"/>
          <w:trHeight w:val="143"/>
        </w:trPr>
        <w:tc>
          <w:tcPr>
            <w:tcW w:w="928" w:type="dxa"/>
          </w:tcPr>
          <w:p w:rsidR="00564640" w:rsidRPr="0094257A" w:rsidRDefault="00564640" w:rsidP="0094257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00" w:type="dxa"/>
          </w:tcPr>
          <w:p w:rsidR="00564640" w:rsidRPr="0094257A" w:rsidRDefault="00564640" w:rsidP="0094257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622" w:type="dxa"/>
          </w:tcPr>
          <w:p w:rsidR="00564640" w:rsidRPr="0094257A" w:rsidRDefault="00564640" w:rsidP="0094257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Суточное и годовое вращение Земли (их следствия)</w:t>
            </w:r>
          </w:p>
        </w:tc>
        <w:tc>
          <w:tcPr>
            <w:tcW w:w="2699" w:type="dxa"/>
            <w:gridSpan w:val="2"/>
            <w:vAlign w:val="center"/>
          </w:tcPr>
          <w:p w:rsidR="00564640" w:rsidRPr="0094257A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564640" w:rsidRPr="0094257A" w:rsidRDefault="00564640" w:rsidP="009425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57A">
              <w:rPr>
                <w:rFonts w:ascii="Times New Roman" w:hAnsi="Times New Roman"/>
              </w:rPr>
              <w:t>08.09</w:t>
            </w:r>
          </w:p>
        </w:tc>
        <w:tc>
          <w:tcPr>
            <w:tcW w:w="892" w:type="dxa"/>
            <w:vAlign w:val="center"/>
          </w:tcPr>
          <w:p w:rsidR="00564640" w:rsidRPr="0094257A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640" w:rsidRPr="0094257A" w:rsidTr="0038336D">
        <w:trPr>
          <w:gridAfter w:val="4"/>
          <w:wAfter w:w="21680" w:type="dxa"/>
          <w:trHeight w:val="143"/>
        </w:trPr>
        <w:tc>
          <w:tcPr>
            <w:tcW w:w="928" w:type="dxa"/>
          </w:tcPr>
          <w:p w:rsidR="00564640" w:rsidRPr="0094257A" w:rsidRDefault="00564640" w:rsidP="0094257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00" w:type="dxa"/>
          </w:tcPr>
          <w:p w:rsidR="00564640" w:rsidRPr="0094257A" w:rsidRDefault="00564640" w:rsidP="0094257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622" w:type="dxa"/>
          </w:tcPr>
          <w:p w:rsidR="00564640" w:rsidRPr="0094257A" w:rsidRDefault="00564640" w:rsidP="0094257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Географические координаты</w:t>
            </w:r>
          </w:p>
        </w:tc>
        <w:tc>
          <w:tcPr>
            <w:tcW w:w="2699" w:type="dxa"/>
            <w:gridSpan w:val="2"/>
            <w:vAlign w:val="center"/>
          </w:tcPr>
          <w:p w:rsidR="00564640" w:rsidRPr="0094257A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№1 Определение географических координат</w:t>
            </w:r>
          </w:p>
        </w:tc>
        <w:tc>
          <w:tcPr>
            <w:tcW w:w="1056" w:type="dxa"/>
          </w:tcPr>
          <w:p w:rsidR="00564640" w:rsidRPr="0094257A" w:rsidRDefault="00564640" w:rsidP="009425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57A">
              <w:rPr>
                <w:rFonts w:ascii="Times New Roman" w:hAnsi="Times New Roman"/>
              </w:rPr>
              <w:t>15.09</w:t>
            </w:r>
          </w:p>
        </w:tc>
        <w:tc>
          <w:tcPr>
            <w:tcW w:w="892" w:type="dxa"/>
            <w:vAlign w:val="center"/>
          </w:tcPr>
          <w:p w:rsidR="00564640" w:rsidRPr="0094257A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640" w:rsidRPr="0094257A" w:rsidTr="0038336D">
        <w:trPr>
          <w:gridAfter w:val="4"/>
          <w:wAfter w:w="21680" w:type="dxa"/>
          <w:trHeight w:val="143"/>
        </w:trPr>
        <w:tc>
          <w:tcPr>
            <w:tcW w:w="928" w:type="dxa"/>
          </w:tcPr>
          <w:p w:rsidR="00564640" w:rsidRPr="0094257A" w:rsidRDefault="00564640" w:rsidP="0094257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800" w:type="dxa"/>
          </w:tcPr>
          <w:p w:rsidR="00564640" w:rsidRPr="0094257A" w:rsidRDefault="00564640" w:rsidP="0094257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1.4</w:t>
            </w:r>
          </w:p>
        </w:tc>
        <w:tc>
          <w:tcPr>
            <w:tcW w:w="3622" w:type="dxa"/>
          </w:tcPr>
          <w:p w:rsidR="00564640" w:rsidRPr="0094257A" w:rsidRDefault="00564640" w:rsidP="0094257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Тропики и полярные круги</w:t>
            </w:r>
          </w:p>
        </w:tc>
        <w:tc>
          <w:tcPr>
            <w:tcW w:w="2699" w:type="dxa"/>
            <w:gridSpan w:val="2"/>
            <w:vAlign w:val="center"/>
          </w:tcPr>
          <w:p w:rsidR="00564640" w:rsidRPr="0094257A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564640" w:rsidRPr="0094257A" w:rsidRDefault="00564640" w:rsidP="009425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57A">
              <w:rPr>
                <w:rFonts w:ascii="Times New Roman" w:hAnsi="Times New Roman"/>
              </w:rPr>
              <w:t>22.09</w:t>
            </w:r>
          </w:p>
        </w:tc>
        <w:tc>
          <w:tcPr>
            <w:tcW w:w="892" w:type="dxa"/>
            <w:vAlign w:val="center"/>
          </w:tcPr>
          <w:p w:rsidR="00564640" w:rsidRPr="0094257A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640" w:rsidRPr="0094257A" w:rsidTr="0038336D">
        <w:trPr>
          <w:gridAfter w:val="4"/>
          <w:wAfter w:w="21680" w:type="dxa"/>
          <w:trHeight w:val="143"/>
        </w:trPr>
        <w:tc>
          <w:tcPr>
            <w:tcW w:w="928" w:type="dxa"/>
          </w:tcPr>
          <w:p w:rsidR="00564640" w:rsidRPr="0094257A" w:rsidRDefault="00564640" w:rsidP="0094257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800" w:type="dxa"/>
          </w:tcPr>
          <w:p w:rsidR="00564640" w:rsidRPr="0094257A" w:rsidRDefault="00564640" w:rsidP="0094257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1.5</w:t>
            </w:r>
          </w:p>
        </w:tc>
        <w:tc>
          <w:tcPr>
            <w:tcW w:w="3622" w:type="dxa"/>
          </w:tcPr>
          <w:p w:rsidR="00564640" w:rsidRPr="0094257A" w:rsidRDefault="00564640" w:rsidP="0094257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Распределение света и тепла по поверхности Земли. Тепловые пояса</w:t>
            </w:r>
          </w:p>
        </w:tc>
        <w:tc>
          <w:tcPr>
            <w:tcW w:w="2699" w:type="dxa"/>
            <w:gridSpan w:val="2"/>
            <w:vAlign w:val="center"/>
          </w:tcPr>
          <w:p w:rsidR="00564640" w:rsidRPr="0094257A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564640" w:rsidRPr="0094257A" w:rsidRDefault="00564640" w:rsidP="009425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57A">
              <w:rPr>
                <w:rFonts w:ascii="Times New Roman" w:hAnsi="Times New Roman"/>
              </w:rPr>
              <w:t>29.09</w:t>
            </w:r>
          </w:p>
        </w:tc>
        <w:tc>
          <w:tcPr>
            <w:tcW w:w="892" w:type="dxa"/>
            <w:vAlign w:val="center"/>
          </w:tcPr>
          <w:p w:rsidR="00564640" w:rsidRPr="0094257A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640" w:rsidRPr="0094257A" w:rsidTr="0038336D">
        <w:trPr>
          <w:gridAfter w:val="4"/>
          <w:wAfter w:w="21680" w:type="dxa"/>
          <w:trHeight w:val="143"/>
        </w:trPr>
        <w:tc>
          <w:tcPr>
            <w:tcW w:w="928" w:type="dxa"/>
          </w:tcPr>
          <w:p w:rsidR="00564640" w:rsidRPr="0094257A" w:rsidRDefault="00564640" w:rsidP="0094257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800" w:type="dxa"/>
          </w:tcPr>
          <w:p w:rsidR="00564640" w:rsidRPr="006A7D02" w:rsidRDefault="00564640" w:rsidP="0094257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A7D0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1.6</w:t>
            </w:r>
          </w:p>
        </w:tc>
        <w:tc>
          <w:tcPr>
            <w:tcW w:w="3622" w:type="dxa"/>
          </w:tcPr>
          <w:p w:rsidR="00564640" w:rsidRPr="006A7D02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6A7D0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6A7D02">
              <w:rPr>
                <w:rFonts w:ascii="Times New Roman" w:hAnsi="Times New Roman"/>
                <w:bCs/>
                <w:sz w:val="24"/>
                <w:szCs w:val="24"/>
              </w:rPr>
              <w:t>Земля как планета</w:t>
            </w:r>
          </w:p>
        </w:tc>
        <w:tc>
          <w:tcPr>
            <w:tcW w:w="2699" w:type="dxa"/>
            <w:gridSpan w:val="2"/>
            <w:vAlign w:val="center"/>
          </w:tcPr>
          <w:p w:rsidR="00564640" w:rsidRPr="0094257A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564640" w:rsidRPr="0094257A" w:rsidRDefault="00564640" w:rsidP="009425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57A">
              <w:rPr>
                <w:rFonts w:ascii="Times New Roman" w:hAnsi="Times New Roman"/>
              </w:rPr>
              <w:t>06.10</w:t>
            </w:r>
          </w:p>
        </w:tc>
        <w:tc>
          <w:tcPr>
            <w:tcW w:w="892" w:type="dxa"/>
            <w:vAlign w:val="center"/>
          </w:tcPr>
          <w:p w:rsidR="00564640" w:rsidRPr="0094257A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640" w:rsidRPr="0094257A" w:rsidTr="0038336D">
        <w:trPr>
          <w:gridAfter w:val="4"/>
          <w:wAfter w:w="21680" w:type="dxa"/>
          <w:trHeight w:val="143"/>
        </w:trPr>
        <w:tc>
          <w:tcPr>
            <w:tcW w:w="9997" w:type="dxa"/>
            <w:gridSpan w:val="7"/>
            <w:vAlign w:val="center"/>
          </w:tcPr>
          <w:p w:rsidR="00564640" w:rsidRPr="0094257A" w:rsidRDefault="00564640" w:rsidP="009425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5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ема 2.  Географическая карта (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5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r w:rsidRPr="009425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</w:tr>
      <w:tr w:rsidR="00564640" w:rsidRPr="0094257A" w:rsidTr="0038336D">
        <w:trPr>
          <w:gridAfter w:val="4"/>
          <w:wAfter w:w="21680" w:type="dxa"/>
          <w:trHeight w:val="143"/>
        </w:trPr>
        <w:tc>
          <w:tcPr>
            <w:tcW w:w="928" w:type="dxa"/>
          </w:tcPr>
          <w:p w:rsidR="00564640" w:rsidRPr="0094257A" w:rsidRDefault="00564640" w:rsidP="0094257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800" w:type="dxa"/>
          </w:tcPr>
          <w:p w:rsidR="00564640" w:rsidRPr="0094257A" w:rsidRDefault="00564640" w:rsidP="0094257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622" w:type="dxa"/>
          </w:tcPr>
          <w:p w:rsidR="00564640" w:rsidRPr="0094257A" w:rsidRDefault="00564640" w:rsidP="0094257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Географическая карта. Масштаб, его виды. Условные знаки.</w:t>
            </w:r>
          </w:p>
        </w:tc>
        <w:tc>
          <w:tcPr>
            <w:tcW w:w="2699" w:type="dxa"/>
            <w:gridSpan w:val="2"/>
            <w:vAlign w:val="center"/>
          </w:tcPr>
          <w:p w:rsidR="00564640" w:rsidRPr="0094257A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sz w:val="24"/>
                <w:szCs w:val="24"/>
              </w:rPr>
              <w:t>Определение направлений и</w:t>
            </w:r>
          </w:p>
          <w:p w:rsidR="00564640" w:rsidRPr="0094257A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sz w:val="24"/>
                <w:szCs w:val="24"/>
              </w:rPr>
              <w:t>расстояний по карте</w:t>
            </w:r>
          </w:p>
        </w:tc>
        <w:tc>
          <w:tcPr>
            <w:tcW w:w="1056" w:type="dxa"/>
          </w:tcPr>
          <w:p w:rsidR="00564640" w:rsidRPr="0094257A" w:rsidRDefault="00564640" w:rsidP="009425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57A">
              <w:rPr>
                <w:rFonts w:ascii="Times New Roman" w:hAnsi="Times New Roman"/>
              </w:rPr>
              <w:t>13.10</w:t>
            </w:r>
          </w:p>
          <w:p w:rsidR="00564640" w:rsidRPr="0094257A" w:rsidRDefault="00564640" w:rsidP="009425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92" w:type="dxa"/>
            <w:vAlign w:val="center"/>
          </w:tcPr>
          <w:p w:rsidR="00564640" w:rsidRPr="0094257A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640" w:rsidRPr="0094257A" w:rsidTr="0038336D">
        <w:trPr>
          <w:gridAfter w:val="4"/>
          <w:wAfter w:w="21680" w:type="dxa"/>
          <w:trHeight w:val="143"/>
        </w:trPr>
        <w:tc>
          <w:tcPr>
            <w:tcW w:w="928" w:type="dxa"/>
          </w:tcPr>
          <w:p w:rsidR="00564640" w:rsidRPr="0094257A" w:rsidRDefault="00564640" w:rsidP="0094257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800" w:type="dxa"/>
          </w:tcPr>
          <w:p w:rsidR="00564640" w:rsidRPr="0094257A" w:rsidRDefault="00564640" w:rsidP="0094257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622" w:type="dxa"/>
          </w:tcPr>
          <w:p w:rsidR="00564640" w:rsidRPr="0094257A" w:rsidRDefault="00564640" w:rsidP="0094257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План местности, топографические карты. Значение планов и карт в практической деятельности человека</w:t>
            </w:r>
          </w:p>
        </w:tc>
        <w:tc>
          <w:tcPr>
            <w:tcW w:w="2699" w:type="dxa"/>
            <w:gridSpan w:val="2"/>
            <w:vAlign w:val="center"/>
          </w:tcPr>
          <w:p w:rsidR="00564640" w:rsidRPr="0094257A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564640" w:rsidRPr="0094257A" w:rsidRDefault="00564640" w:rsidP="009425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57A">
              <w:rPr>
                <w:rFonts w:ascii="Times New Roman" w:hAnsi="Times New Roman"/>
              </w:rPr>
              <w:t>20.10</w:t>
            </w:r>
          </w:p>
          <w:p w:rsidR="00564640" w:rsidRPr="0094257A" w:rsidRDefault="00564640" w:rsidP="009425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92" w:type="dxa"/>
            <w:vAlign w:val="center"/>
          </w:tcPr>
          <w:p w:rsidR="00564640" w:rsidRPr="0094257A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640" w:rsidRPr="0094257A" w:rsidTr="0038336D">
        <w:trPr>
          <w:gridAfter w:val="4"/>
          <w:wAfter w:w="21680" w:type="dxa"/>
          <w:trHeight w:val="143"/>
        </w:trPr>
        <w:tc>
          <w:tcPr>
            <w:tcW w:w="928" w:type="dxa"/>
          </w:tcPr>
          <w:p w:rsidR="00564640" w:rsidRPr="00424E3E" w:rsidRDefault="00564640" w:rsidP="0094257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800" w:type="dxa"/>
          </w:tcPr>
          <w:p w:rsidR="00564640" w:rsidRPr="0094257A" w:rsidRDefault="00564640" w:rsidP="0094257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2.3</w:t>
            </w:r>
          </w:p>
        </w:tc>
        <w:tc>
          <w:tcPr>
            <w:tcW w:w="3622" w:type="dxa"/>
          </w:tcPr>
          <w:p w:rsidR="00564640" w:rsidRPr="0094257A" w:rsidRDefault="00564640" w:rsidP="0094257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Азимут. Движение по азимуту.</w:t>
            </w:r>
          </w:p>
        </w:tc>
        <w:tc>
          <w:tcPr>
            <w:tcW w:w="2699" w:type="dxa"/>
            <w:gridSpan w:val="2"/>
            <w:vAlign w:val="center"/>
          </w:tcPr>
          <w:p w:rsidR="00564640" w:rsidRPr="0094257A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«Определение сторон горизонта с помощью компаса»</w:t>
            </w:r>
          </w:p>
        </w:tc>
        <w:tc>
          <w:tcPr>
            <w:tcW w:w="1056" w:type="dxa"/>
          </w:tcPr>
          <w:p w:rsidR="00564640" w:rsidRPr="00424E3E" w:rsidRDefault="00564640" w:rsidP="0094257A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27.10.</w:t>
            </w:r>
          </w:p>
        </w:tc>
        <w:tc>
          <w:tcPr>
            <w:tcW w:w="892" w:type="dxa"/>
            <w:vAlign w:val="center"/>
          </w:tcPr>
          <w:p w:rsidR="00564640" w:rsidRPr="0094257A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640" w:rsidRPr="0094257A" w:rsidTr="0038336D">
        <w:trPr>
          <w:gridAfter w:val="4"/>
          <w:wAfter w:w="21680" w:type="dxa"/>
          <w:trHeight w:val="143"/>
        </w:trPr>
        <w:tc>
          <w:tcPr>
            <w:tcW w:w="9997" w:type="dxa"/>
            <w:gridSpan w:val="7"/>
            <w:vAlign w:val="center"/>
          </w:tcPr>
          <w:p w:rsidR="00564640" w:rsidRPr="0094257A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/>
                <w:sz w:val="24"/>
                <w:szCs w:val="24"/>
              </w:rPr>
              <w:t>2 четверть – 8 часов</w:t>
            </w:r>
          </w:p>
        </w:tc>
      </w:tr>
      <w:tr w:rsidR="00564640" w:rsidRPr="0094257A" w:rsidTr="0038336D">
        <w:trPr>
          <w:gridAfter w:val="4"/>
          <w:wAfter w:w="21680" w:type="dxa"/>
          <w:trHeight w:val="143"/>
        </w:trPr>
        <w:tc>
          <w:tcPr>
            <w:tcW w:w="928" w:type="dxa"/>
          </w:tcPr>
          <w:p w:rsidR="00564640" w:rsidRPr="0094257A" w:rsidRDefault="00564640" w:rsidP="0094257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00" w:type="dxa"/>
          </w:tcPr>
          <w:p w:rsidR="00564640" w:rsidRPr="0094257A" w:rsidRDefault="00564640" w:rsidP="0094257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2.4</w:t>
            </w:r>
          </w:p>
        </w:tc>
        <w:tc>
          <w:tcPr>
            <w:tcW w:w="3622" w:type="dxa"/>
          </w:tcPr>
          <w:p w:rsidR="00564640" w:rsidRPr="0094257A" w:rsidRDefault="00564640" w:rsidP="0094257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Абсолютная и относительная высота. Шкала высот и глубин.</w:t>
            </w:r>
          </w:p>
        </w:tc>
        <w:tc>
          <w:tcPr>
            <w:tcW w:w="2699" w:type="dxa"/>
            <w:gridSpan w:val="2"/>
            <w:vAlign w:val="center"/>
          </w:tcPr>
          <w:p w:rsidR="00564640" w:rsidRPr="0094257A" w:rsidRDefault="00564640" w:rsidP="00942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sz w:val="24"/>
                <w:szCs w:val="24"/>
              </w:rPr>
              <w:t>« Составление простейшего плана местности»</w:t>
            </w:r>
          </w:p>
        </w:tc>
        <w:tc>
          <w:tcPr>
            <w:tcW w:w="1056" w:type="dxa"/>
          </w:tcPr>
          <w:p w:rsidR="00564640" w:rsidRPr="0094257A" w:rsidRDefault="00564640" w:rsidP="009425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57A">
              <w:rPr>
                <w:rFonts w:ascii="Times New Roman" w:hAnsi="Times New Roman"/>
              </w:rPr>
              <w:t>10.11</w:t>
            </w:r>
          </w:p>
          <w:p w:rsidR="00564640" w:rsidRPr="0094257A" w:rsidRDefault="00564640" w:rsidP="009425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92" w:type="dxa"/>
            <w:vAlign w:val="center"/>
          </w:tcPr>
          <w:p w:rsidR="00564640" w:rsidRPr="0094257A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640" w:rsidRPr="0094257A" w:rsidTr="0038336D">
        <w:trPr>
          <w:gridAfter w:val="4"/>
          <w:wAfter w:w="21680" w:type="dxa"/>
          <w:trHeight w:val="143"/>
        </w:trPr>
        <w:tc>
          <w:tcPr>
            <w:tcW w:w="928" w:type="dxa"/>
          </w:tcPr>
          <w:p w:rsidR="00564640" w:rsidRPr="0094257A" w:rsidRDefault="00564640" w:rsidP="0094257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00" w:type="dxa"/>
          </w:tcPr>
          <w:p w:rsidR="00564640" w:rsidRPr="0094257A" w:rsidRDefault="00564640" w:rsidP="0094257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622" w:type="dxa"/>
          </w:tcPr>
          <w:p w:rsidR="00564640" w:rsidRPr="0094257A" w:rsidRDefault="00564640" w:rsidP="0094257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Внутреннее строение Земли. Океаническая и материковая земная кора.</w:t>
            </w:r>
          </w:p>
        </w:tc>
        <w:tc>
          <w:tcPr>
            <w:tcW w:w="2699" w:type="dxa"/>
            <w:gridSpan w:val="2"/>
            <w:vAlign w:val="center"/>
          </w:tcPr>
          <w:p w:rsidR="00564640" w:rsidRPr="0094257A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564640" w:rsidRPr="0094257A" w:rsidRDefault="00564640" w:rsidP="009425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57A">
              <w:rPr>
                <w:rFonts w:ascii="Times New Roman" w:hAnsi="Times New Roman"/>
              </w:rPr>
              <w:t>17.11</w:t>
            </w:r>
          </w:p>
          <w:p w:rsidR="00564640" w:rsidRPr="0094257A" w:rsidRDefault="00564640" w:rsidP="009425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92" w:type="dxa"/>
            <w:vAlign w:val="center"/>
          </w:tcPr>
          <w:p w:rsidR="00564640" w:rsidRPr="0094257A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640" w:rsidRPr="0094257A" w:rsidTr="0038336D">
        <w:trPr>
          <w:gridAfter w:val="4"/>
          <w:wAfter w:w="21680" w:type="dxa"/>
          <w:trHeight w:val="143"/>
        </w:trPr>
        <w:tc>
          <w:tcPr>
            <w:tcW w:w="9997" w:type="dxa"/>
            <w:gridSpan w:val="7"/>
          </w:tcPr>
          <w:p w:rsidR="00564640" w:rsidRPr="0094257A" w:rsidRDefault="00564640" w:rsidP="000438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3.  Литосфера (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  <w:r w:rsidRPr="009425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часов)</w:t>
            </w:r>
          </w:p>
        </w:tc>
      </w:tr>
      <w:tr w:rsidR="00564640" w:rsidRPr="0094257A" w:rsidTr="0038336D">
        <w:trPr>
          <w:gridAfter w:val="4"/>
          <w:wAfter w:w="21680" w:type="dxa"/>
          <w:trHeight w:val="143"/>
        </w:trPr>
        <w:tc>
          <w:tcPr>
            <w:tcW w:w="928" w:type="dxa"/>
          </w:tcPr>
          <w:p w:rsidR="00564640" w:rsidRPr="0094257A" w:rsidRDefault="00564640" w:rsidP="0094257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00" w:type="dxa"/>
          </w:tcPr>
          <w:p w:rsidR="00564640" w:rsidRPr="0094257A" w:rsidRDefault="00564640" w:rsidP="0094257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622" w:type="dxa"/>
          </w:tcPr>
          <w:p w:rsidR="00564640" w:rsidRPr="0094257A" w:rsidRDefault="00564640" w:rsidP="00424E3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Горные породы и минералы.</w:t>
            </w:r>
          </w:p>
          <w:p w:rsidR="00564640" w:rsidRPr="0094257A" w:rsidRDefault="00564640" w:rsidP="0094257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9" w:type="dxa"/>
            <w:gridSpan w:val="2"/>
            <w:vAlign w:val="center"/>
          </w:tcPr>
          <w:p w:rsidR="00564640" w:rsidRPr="0094257A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564640" w:rsidRPr="0094257A" w:rsidRDefault="00564640" w:rsidP="009425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57A">
              <w:rPr>
                <w:rFonts w:ascii="Times New Roman" w:hAnsi="Times New Roman"/>
              </w:rPr>
              <w:t>24.11</w:t>
            </w:r>
          </w:p>
          <w:p w:rsidR="00564640" w:rsidRPr="0094257A" w:rsidRDefault="00564640" w:rsidP="009425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92" w:type="dxa"/>
            <w:vAlign w:val="center"/>
          </w:tcPr>
          <w:p w:rsidR="00564640" w:rsidRPr="0094257A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640" w:rsidRPr="0094257A" w:rsidTr="0038336D">
        <w:trPr>
          <w:gridAfter w:val="4"/>
          <w:wAfter w:w="21680" w:type="dxa"/>
          <w:trHeight w:val="143"/>
        </w:trPr>
        <w:tc>
          <w:tcPr>
            <w:tcW w:w="928" w:type="dxa"/>
          </w:tcPr>
          <w:p w:rsidR="00564640" w:rsidRPr="0094257A" w:rsidRDefault="00564640" w:rsidP="0094257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800" w:type="dxa"/>
          </w:tcPr>
          <w:p w:rsidR="00564640" w:rsidRPr="0094257A" w:rsidRDefault="00564640" w:rsidP="0094257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622" w:type="dxa"/>
          </w:tcPr>
          <w:p w:rsidR="00564640" w:rsidRPr="0094257A" w:rsidRDefault="00564640" w:rsidP="0094257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564640" w:rsidRPr="0094257A" w:rsidRDefault="00564640" w:rsidP="0094257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564640" w:rsidRPr="0094257A" w:rsidRDefault="00564640" w:rsidP="0094257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Внутренние процессы. Виды движения Земли. Землетрясения и вулканизм</w:t>
            </w:r>
          </w:p>
          <w:p w:rsidR="00564640" w:rsidRPr="0094257A" w:rsidRDefault="00564640" w:rsidP="0094257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9" w:type="dxa"/>
            <w:gridSpan w:val="2"/>
            <w:vAlign w:val="center"/>
          </w:tcPr>
          <w:p w:rsidR="00564640" w:rsidRPr="0094257A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564640" w:rsidRPr="0094257A" w:rsidRDefault="00564640" w:rsidP="009425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57A">
              <w:rPr>
                <w:rFonts w:ascii="Times New Roman" w:hAnsi="Times New Roman"/>
              </w:rPr>
              <w:t>01.12</w:t>
            </w:r>
          </w:p>
          <w:p w:rsidR="00564640" w:rsidRPr="0094257A" w:rsidRDefault="00564640" w:rsidP="009425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92" w:type="dxa"/>
            <w:vAlign w:val="center"/>
          </w:tcPr>
          <w:p w:rsidR="00564640" w:rsidRPr="0094257A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640" w:rsidRPr="0094257A" w:rsidTr="0038336D">
        <w:trPr>
          <w:gridAfter w:val="4"/>
          <w:wAfter w:w="21680" w:type="dxa"/>
          <w:trHeight w:val="143"/>
        </w:trPr>
        <w:tc>
          <w:tcPr>
            <w:tcW w:w="928" w:type="dxa"/>
          </w:tcPr>
          <w:p w:rsidR="00564640" w:rsidRPr="0094257A" w:rsidRDefault="00564640" w:rsidP="0094257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00" w:type="dxa"/>
          </w:tcPr>
          <w:p w:rsidR="00564640" w:rsidRPr="0094257A" w:rsidRDefault="00564640" w:rsidP="0094257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3.4</w:t>
            </w:r>
          </w:p>
        </w:tc>
        <w:tc>
          <w:tcPr>
            <w:tcW w:w="3622" w:type="dxa"/>
          </w:tcPr>
          <w:p w:rsidR="00564640" w:rsidRPr="0094257A" w:rsidRDefault="00564640" w:rsidP="0094257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Основные формы рельефа. (горы и равнины). Различия их по высоте.</w:t>
            </w:r>
          </w:p>
        </w:tc>
        <w:tc>
          <w:tcPr>
            <w:tcW w:w="2699" w:type="dxa"/>
            <w:gridSpan w:val="2"/>
            <w:vAlign w:val="center"/>
          </w:tcPr>
          <w:p w:rsidR="00564640" w:rsidRPr="0094257A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№5 Определение географического положения гор и равнин.</w:t>
            </w:r>
          </w:p>
        </w:tc>
        <w:tc>
          <w:tcPr>
            <w:tcW w:w="1056" w:type="dxa"/>
          </w:tcPr>
          <w:p w:rsidR="00564640" w:rsidRPr="0094257A" w:rsidRDefault="00564640" w:rsidP="009425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57A">
              <w:rPr>
                <w:rFonts w:ascii="Times New Roman" w:hAnsi="Times New Roman"/>
              </w:rPr>
              <w:t>08.12</w:t>
            </w:r>
          </w:p>
        </w:tc>
        <w:tc>
          <w:tcPr>
            <w:tcW w:w="892" w:type="dxa"/>
            <w:vAlign w:val="center"/>
          </w:tcPr>
          <w:p w:rsidR="00564640" w:rsidRPr="0094257A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640" w:rsidRPr="0094257A" w:rsidTr="0038336D">
        <w:trPr>
          <w:gridAfter w:val="4"/>
          <w:wAfter w:w="21680" w:type="dxa"/>
          <w:trHeight w:val="143"/>
        </w:trPr>
        <w:tc>
          <w:tcPr>
            <w:tcW w:w="928" w:type="dxa"/>
          </w:tcPr>
          <w:p w:rsidR="00564640" w:rsidRPr="0094257A" w:rsidRDefault="00564640" w:rsidP="0094257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800" w:type="dxa"/>
          </w:tcPr>
          <w:p w:rsidR="00564640" w:rsidRPr="0094257A" w:rsidRDefault="00564640" w:rsidP="0094257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3.5</w:t>
            </w:r>
          </w:p>
        </w:tc>
        <w:tc>
          <w:tcPr>
            <w:tcW w:w="3622" w:type="dxa"/>
          </w:tcPr>
          <w:p w:rsidR="00564640" w:rsidRPr="0094257A" w:rsidRDefault="00564640" w:rsidP="0094257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Внешние силы, изменяющие рельеф. </w:t>
            </w:r>
            <w:r w:rsidRPr="0094257A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>Контрольная работа №2 «Литосфера Земли»</w:t>
            </w:r>
          </w:p>
        </w:tc>
        <w:tc>
          <w:tcPr>
            <w:tcW w:w="2699" w:type="dxa"/>
            <w:gridSpan w:val="2"/>
            <w:vAlign w:val="center"/>
          </w:tcPr>
          <w:p w:rsidR="00564640" w:rsidRPr="0094257A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564640" w:rsidRPr="0094257A" w:rsidRDefault="00564640" w:rsidP="009425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57A">
              <w:rPr>
                <w:rFonts w:ascii="Times New Roman" w:hAnsi="Times New Roman"/>
              </w:rPr>
              <w:t>15.12</w:t>
            </w:r>
          </w:p>
        </w:tc>
        <w:tc>
          <w:tcPr>
            <w:tcW w:w="892" w:type="dxa"/>
            <w:vAlign w:val="center"/>
          </w:tcPr>
          <w:p w:rsidR="00564640" w:rsidRPr="0094257A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640" w:rsidRPr="0094257A" w:rsidTr="0038336D">
        <w:trPr>
          <w:gridAfter w:val="4"/>
          <w:wAfter w:w="21680" w:type="dxa"/>
          <w:trHeight w:val="143"/>
        </w:trPr>
        <w:tc>
          <w:tcPr>
            <w:tcW w:w="928" w:type="dxa"/>
          </w:tcPr>
          <w:p w:rsidR="00564640" w:rsidRPr="0094257A" w:rsidRDefault="00564640" w:rsidP="0094257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800" w:type="dxa"/>
          </w:tcPr>
          <w:p w:rsidR="00564640" w:rsidRPr="0094257A" w:rsidRDefault="00564640" w:rsidP="0094257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3.6</w:t>
            </w:r>
          </w:p>
        </w:tc>
        <w:tc>
          <w:tcPr>
            <w:tcW w:w="3622" w:type="dxa"/>
          </w:tcPr>
          <w:p w:rsidR="00564640" w:rsidRPr="0094257A" w:rsidRDefault="00564640" w:rsidP="0094257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Рельеф дна Мирового океана</w:t>
            </w:r>
          </w:p>
        </w:tc>
        <w:tc>
          <w:tcPr>
            <w:tcW w:w="2699" w:type="dxa"/>
            <w:gridSpan w:val="2"/>
            <w:vAlign w:val="center"/>
          </w:tcPr>
          <w:p w:rsidR="00564640" w:rsidRPr="0094257A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564640" w:rsidRPr="0094257A" w:rsidRDefault="00564640" w:rsidP="009425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57A">
              <w:rPr>
                <w:rFonts w:ascii="Times New Roman" w:hAnsi="Times New Roman"/>
              </w:rPr>
              <w:t>22.12</w:t>
            </w:r>
          </w:p>
        </w:tc>
        <w:tc>
          <w:tcPr>
            <w:tcW w:w="892" w:type="dxa"/>
            <w:vAlign w:val="center"/>
          </w:tcPr>
          <w:p w:rsidR="00564640" w:rsidRPr="0094257A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640" w:rsidRPr="0094257A" w:rsidTr="0038336D">
        <w:trPr>
          <w:gridAfter w:val="4"/>
          <w:wAfter w:w="21680" w:type="dxa"/>
          <w:trHeight w:val="143"/>
        </w:trPr>
        <w:tc>
          <w:tcPr>
            <w:tcW w:w="928" w:type="dxa"/>
          </w:tcPr>
          <w:p w:rsidR="00564640" w:rsidRPr="0094257A" w:rsidRDefault="00564640" w:rsidP="0094257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800" w:type="dxa"/>
          </w:tcPr>
          <w:p w:rsidR="00564640" w:rsidRPr="0094257A" w:rsidRDefault="00564640" w:rsidP="0094257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3.7</w:t>
            </w:r>
          </w:p>
        </w:tc>
        <w:tc>
          <w:tcPr>
            <w:tcW w:w="3622" w:type="dxa"/>
          </w:tcPr>
          <w:p w:rsidR="00564640" w:rsidRPr="0094257A" w:rsidRDefault="00564640" w:rsidP="0094257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Особенности жизни, быта  и хозяйственной деятельности людей на равнинах и в горах</w:t>
            </w:r>
          </w:p>
        </w:tc>
        <w:tc>
          <w:tcPr>
            <w:tcW w:w="2699" w:type="dxa"/>
            <w:gridSpan w:val="2"/>
            <w:vAlign w:val="center"/>
          </w:tcPr>
          <w:p w:rsidR="00564640" w:rsidRPr="0094257A" w:rsidRDefault="00564640" w:rsidP="00424E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sz w:val="24"/>
                <w:szCs w:val="24"/>
              </w:rPr>
              <w:t>№6 Определение и объяснение изменений земной коры под воздействием хозяйственной деятельности человека (на примере своей местности).</w:t>
            </w:r>
          </w:p>
          <w:p w:rsidR="00564640" w:rsidRPr="0094257A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564640" w:rsidRPr="0094257A" w:rsidRDefault="00564640" w:rsidP="009425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257A">
              <w:rPr>
                <w:rFonts w:ascii="Times New Roman" w:hAnsi="Times New Roman"/>
                <w:sz w:val="24"/>
                <w:szCs w:val="24"/>
              </w:rPr>
              <w:t>29.12</w:t>
            </w:r>
          </w:p>
        </w:tc>
        <w:tc>
          <w:tcPr>
            <w:tcW w:w="892" w:type="dxa"/>
            <w:vAlign w:val="center"/>
          </w:tcPr>
          <w:p w:rsidR="00564640" w:rsidRPr="0094257A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640" w:rsidRPr="0094257A" w:rsidTr="0038336D">
        <w:trPr>
          <w:gridAfter w:val="4"/>
          <w:wAfter w:w="21680" w:type="dxa"/>
          <w:trHeight w:val="465"/>
        </w:trPr>
        <w:tc>
          <w:tcPr>
            <w:tcW w:w="9997" w:type="dxa"/>
            <w:gridSpan w:val="7"/>
          </w:tcPr>
          <w:p w:rsidR="00564640" w:rsidRPr="00365F41" w:rsidRDefault="00564640" w:rsidP="00365F41">
            <w:pPr>
              <w:spacing w:after="0" w:line="240" w:lineRule="auto"/>
              <w:jc w:val="center"/>
            </w:pPr>
            <w:r w:rsidRPr="0094257A">
              <w:rPr>
                <w:rFonts w:ascii="Times New Roman" w:hAnsi="Times New Roman"/>
                <w:b/>
                <w:sz w:val="24"/>
                <w:szCs w:val="24"/>
              </w:rPr>
              <w:t xml:space="preserve">3 четверть –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  <w:r w:rsidRPr="0094257A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</w:tr>
      <w:tr w:rsidR="00564640" w:rsidRPr="0094257A" w:rsidTr="0038336D">
        <w:trPr>
          <w:gridAfter w:val="4"/>
          <w:wAfter w:w="21680" w:type="dxa"/>
          <w:trHeight w:val="143"/>
        </w:trPr>
        <w:tc>
          <w:tcPr>
            <w:tcW w:w="9997" w:type="dxa"/>
            <w:gridSpan w:val="7"/>
          </w:tcPr>
          <w:p w:rsidR="00564640" w:rsidRPr="0094257A" w:rsidRDefault="00564640" w:rsidP="000438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4.  Атмосфера (7 часов)</w:t>
            </w:r>
          </w:p>
        </w:tc>
      </w:tr>
      <w:tr w:rsidR="00564640" w:rsidRPr="0094257A" w:rsidTr="0038336D">
        <w:trPr>
          <w:gridAfter w:val="4"/>
          <w:wAfter w:w="21680" w:type="dxa"/>
          <w:trHeight w:val="143"/>
        </w:trPr>
        <w:tc>
          <w:tcPr>
            <w:tcW w:w="928" w:type="dxa"/>
          </w:tcPr>
          <w:p w:rsidR="00564640" w:rsidRPr="0094257A" w:rsidRDefault="00564640" w:rsidP="0094257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800" w:type="dxa"/>
          </w:tcPr>
          <w:p w:rsidR="00564640" w:rsidRPr="0094257A" w:rsidRDefault="00564640" w:rsidP="0094257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622" w:type="dxa"/>
          </w:tcPr>
          <w:p w:rsidR="00564640" w:rsidRPr="0094257A" w:rsidRDefault="00564640" w:rsidP="0094257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Атмосфера: состав, строение и значение</w:t>
            </w:r>
          </w:p>
        </w:tc>
        <w:tc>
          <w:tcPr>
            <w:tcW w:w="2592" w:type="dxa"/>
            <w:vAlign w:val="center"/>
          </w:tcPr>
          <w:p w:rsidR="00564640" w:rsidRPr="0094257A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564640" w:rsidRPr="0047714F" w:rsidRDefault="00564640" w:rsidP="009B0212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19.01.18</w:t>
            </w:r>
          </w:p>
        </w:tc>
        <w:tc>
          <w:tcPr>
            <w:tcW w:w="892" w:type="dxa"/>
            <w:vAlign w:val="center"/>
          </w:tcPr>
          <w:p w:rsidR="00564640" w:rsidRPr="0094257A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640" w:rsidRPr="0094257A" w:rsidTr="0038336D">
        <w:trPr>
          <w:gridAfter w:val="4"/>
          <w:wAfter w:w="21680" w:type="dxa"/>
          <w:trHeight w:val="143"/>
        </w:trPr>
        <w:tc>
          <w:tcPr>
            <w:tcW w:w="928" w:type="dxa"/>
          </w:tcPr>
          <w:p w:rsidR="00564640" w:rsidRPr="0094257A" w:rsidRDefault="00564640" w:rsidP="0094257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800" w:type="dxa"/>
          </w:tcPr>
          <w:p w:rsidR="00564640" w:rsidRPr="0094257A" w:rsidRDefault="00564640" w:rsidP="0094257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622" w:type="dxa"/>
          </w:tcPr>
          <w:p w:rsidR="00564640" w:rsidRPr="0094257A" w:rsidRDefault="00564640" w:rsidP="0094257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Температура воздуха. Суточный и годовой ход температуры</w:t>
            </w:r>
          </w:p>
        </w:tc>
        <w:tc>
          <w:tcPr>
            <w:tcW w:w="2592" w:type="dxa"/>
            <w:vAlign w:val="center"/>
          </w:tcPr>
          <w:p w:rsidR="00564640" w:rsidRPr="0094257A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sz w:val="24"/>
                <w:szCs w:val="24"/>
              </w:rPr>
              <w:t>№7 Построение  графиков хода температуры воздуха.</w:t>
            </w:r>
          </w:p>
        </w:tc>
        <w:tc>
          <w:tcPr>
            <w:tcW w:w="1163" w:type="dxa"/>
            <w:gridSpan w:val="2"/>
          </w:tcPr>
          <w:p w:rsidR="00564640" w:rsidRPr="0047714F" w:rsidRDefault="00564640" w:rsidP="009B0212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26.01.18</w:t>
            </w:r>
          </w:p>
        </w:tc>
        <w:tc>
          <w:tcPr>
            <w:tcW w:w="892" w:type="dxa"/>
            <w:vAlign w:val="center"/>
          </w:tcPr>
          <w:p w:rsidR="00564640" w:rsidRPr="0094257A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640" w:rsidRPr="0094257A" w:rsidTr="0038336D">
        <w:trPr>
          <w:gridAfter w:val="4"/>
          <w:wAfter w:w="21680" w:type="dxa"/>
          <w:trHeight w:val="143"/>
        </w:trPr>
        <w:tc>
          <w:tcPr>
            <w:tcW w:w="928" w:type="dxa"/>
          </w:tcPr>
          <w:p w:rsidR="00564640" w:rsidRPr="0094257A" w:rsidRDefault="00564640" w:rsidP="0094257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800" w:type="dxa"/>
          </w:tcPr>
          <w:p w:rsidR="00564640" w:rsidRPr="0094257A" w:rsidRDefault="00564640" w:rsidP="0094257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4.3</w:t>
            </w:r>
          </w:p>
        </w:tc>
        <w:tc>
          <w:tcPr>
            <w:tcW w:w="3622" w:type="dxa"/>
          </w:tcPr>
          <w:p w:rsidR="00564640" w:rsidRPr="0094257A" w:rsidRDefault="00564640" w:rsidP="0094257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Атмосферное давление. Ветер и причины его возникновения.</w:t>
            </w:r>
          </w:p>
        </w:tc>
        <w:tc>
          <w:tcPr>
            <w:tcW w:w="2592" w:type="dxa"/>
            <w:vAlign w:val="center"/>
          </w:tcPr>
          <w:p w:rsidR="00564640" w:rsidRPr="0094257A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564640" w:rsidRPr="002266E2" w:rsidRDefault="00564640" w:rsidP="009B021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02.02.18</w:t>
            </w:r>
          </w:p>
        </w:tc>
        <w:tc>
          <w:tcPr>
            <w:tcW w:w="892" w:type="dxa"/>
            <w:vAlign w:val="center"/>
          </w:tcPr>
          <w:p w:rsidR="00564640" w:rsidRPr="0094257A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640" w:rsidRPr="0094257A" w:rsidTr="0038336D">
        <w:trPr>
          <w:gridAfter w:val="4"/>
          <w:wAfter w:w="21680" w:type="dxa"/>
          <w:trHeight w:val="143"/>
        </w:trPr>
        <w:tc>
          <w:tcPr>
            <w:tcW w:w="928" w:type="dxa"/>
          </w:tcPr>
          <w:p w:rsidR="00564640" w:rsidRPr="0094257A" w:rsidRDefault="00564640" w:rsidP="0094257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800" w:type="dxa"/>
          </w:tcPr>
          <w:p w:rsidR="00564640" w:rsidRPr="0094257A" w:rsidRDefault="00564640" w:rsidP="0094257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4.4</w:t>
            </w:r>
          </w:p>
        </w:tc>
        <w:tc>
          <w:tcPr>
            <w:tcW w:w="3622" w:type="dxa"/>
          </w:tcPr>
          <w:p w:rsidR="00564640" w:rsidRPr="0094257A" w:rsidRDefault="00564640" w:rsidP="0094257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Влажность воздуха. Туман. Облака. Атмосферные осадки</w:t>
            </w:r>
          </w:p>
        </w:tc>
        <w:tc>
          <w:tcPr>
            <w:tcW w:w="2592" w:type="dxa"/>
            <w:vAlign w:val="center"/>
          </w:tcPr>
          <w:p w:rsidR="00564640" w:rsidRPr="0094257A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564640" w:rsidRPr="0047714F" w:rsidRDefault="00564640" w:rsidP="009B0212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09.02.18</w:t>
            </w:r>
          </w:p>
        </w:tc>
        <w:tc>
          <w:tcPr>
            <w:tcW w:w="892" w:type="dxa"/>
            <w:vAlign w:val="center"/>
          </w:tcPr>
          <w:p w:rsidR="00564640" w:rsidRPr="0094257A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640" w:rsidRPr="0094257A" w:rsidTr="0038336D">
        <w:trPr>
          <w:gridAfter w:val="4"/>
          <w:wAfter w:w="21680" w:type="dxa"/>
          <w:trHeight w:val="143"/>
        </w:trPr>
        <w:tc>
          <w:tcPr>
            <w:tcW w:w="928" w:type="dxa"/>
          </w:tcPr>
          <w:p w:rsidR="00564640" w:rsidRPr="0094257A" w:rsidRDefault="00564640" w:rsidP="0094257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800" w:type="dxa"/>
          </w:tcPr>
          <w:p w:rsidR="00564640" w:rsidRPr="0094257A" w:rsidRDefault="00564640" w:rsidP="0094257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4.5</w:t>
            </w:r>
          </w:p>
        </w:tc>
        <w:tc>
          <w:tcPr>
            <w:tcW w:w="3622" w:type="dxa"/>
          </w:tcPr>
          <w:p w:rsidR="00564640" w:rsidRPr="0094257A" w:rsidRDefault="00564640" w:rsidP="0094257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Погода, причины её изменения. Предсказание погоды.</w:t>
            </w:r>
          </w:p>
        </w:tc>
        <w:tc>
          <w:tcPr>
            <w:tcW w:w="2592" w:type="dxa"/>
            <w:vAlign w:val="center"/>
          </w:tcPr>
          <w:p w:rsidR="00564640" w:rsidRPr="0094257A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564640" w:rsidRPr="0047714F" w:rsidRDefault="00564640" w:rsidP="009B0212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16.02.18</w:t>
            </w:r>
          </w:p>
        </w:tc>
        <w:tc>
          <w:tcPr>
            <w:tcW w:w="892" w:type="dxa"/>
            <w:vAlign w:val="center"/>
          </w:tcPr>
          <w:p w:rsidR="00564640" w:rsidRPr="0094257A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640" w:rsidRPr="0094257A" w:rsidTr="0038336D">
        <w:trPr>
          <w:gridAfter w:val="4"/>
          <w:wAfter w:w="21680" w:type="dxa"/>
          <w:trHeight w:val="143"/>
        </w:trPr>
        <w:tc>
          <w:tcPr>
            <w:tcW w:w="928" w:type="dxa"/>
          </w:tcPr>
          <w:p w:rsidR="00564640" w:rsidRPr="0094257A" w:rsidRDefault="00564640" w:rsidP="0094257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800" w:type="dxa"/>
          </w:tcPr>
          <w:p w:rsidR="00564640" w:rsidRPr="0094257A" w:rsidRDefault="00564640" w:rsidP="0094257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4.6</w:t>
            </w:r>
          </w:p>
        </w:tc>
        <w:tc>
          <w:tcPr>
            <w:tcW w:w="3622" w:type="dxa"/>
          </w:tcPr>
          <w:p w:rsidR="00564640" w:rsidRPr="0094257A" w:rsidRDefault="00564640" w:rsidP="0094257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Климат и климатообразующие факторы</w:t>
            </w:r>
          </w:p>
        </w:tc>
        <w:tc>
          <w:tcPr>
            <w:tcW w:w="2592" w:type="dxa"/>
            <w:vAlign w:val="center"/>
          </w:tcPr>
          <w:p w:rsidR="00564640" w:rsidRPr="0094257A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564640" w:rsidRPr="0047714F" w:rsidRDefault="00564640" w:rsidP="009B0212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02.03.18</w:t>
            </w:r>
          </w:p>
        </w:tc>
        <w:tc>
          <w:tcPr>
            <w:tcW w:w="892" w:type="dxa"/>
            <w:vAlign w:val="center"/>
          </w:tcPr>
          <w:p w:rsidR="00564640" w:rsidRPr="0094257A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640" w:rsidRPr="0094257A" w:rsidTr="0038336D">
        <w:trPr>
          <w:gridAfter w:val="4"/>
          <w:wAfter w:w="21680" w:type="dxa"/>
          <w:trHeight w:val="143"/>
        </w:trPr>
        <w:tc>
          <w:tcPr>
            <w:tcW w:w="928" w:type="dxa"/>
          </w:tcPr>
          <w:p w:rsidR="00564640" w:rsidRPr="0094257A" w:rsidRDefault="00564640" w:rsidP="0094257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800" w:type="dxa"/>
          </w:tcPr>
          <w:p w:rsidR="00564640" w:rsidRPr="0094257A" w:rsidRDefault="00564640" w:rsidP="0094257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4.7</w:t>
            </w:r>
          </w:p>
        </w:tc>
        <w:tc>
          <w:tcPr>
            <w:tcW w:w="3622" w:type="dxa"/>
          </w:tcPr>
          <w:p w:rsidR="00564640" w:rsidRPr="0094257A" w:rsidRDefault="00564640" w:rsidP="0094257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Адаптация человека к климатическим условиям. </w:t>
            </w:r>
            <w:r w:rsidRPr="0094257A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>К/р №3 «Атмосфера Земли»</w:t>
            </w:r>
          </w:p>
        </w:tc>
        <w:tc>
          <w:tcPr>
            <w:tcW w:w="2592" w:type="dxa"/>
            <w:vAlign w:val="center"/>
          </w:tcPr>
          <w:p w:rsidR="00564640" w:rsidRPr="0094257A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564640" w:rsidRPr="0047714F" w:rsidRDefault="00564640" w:rsidP="009B0212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09.03.18</w:t>
            </w:r>
          </w:p>
        </w:tc>
        <w:tc>
          <w:tcPr>
            <w:tcW w:w="892" w:type="dxa"/>
            <w:vAlign w:val="center"/>
          </w:tcPr>
          <w:p w:rsidR="00564640" w:rsidRPr="0094257A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640" w:rsidRPr="0094257A" w:rsidTr="0038336D">
        <w:trPr>
          <w:gridAfter w:val="4"/>
          <w:wAfter w:w="21680" w:type="dxa"/>
          <w:trHeight w:val="143"/>
        </w:trPr>
        <w:tc>
          <w:tcPr>
            <w:tcW w:w="9997" w:type="dxa"/>
            <w:gridSpan w:val="7"/>
          </w:tcPr>
          <w:p w:rsidR="00564640" w:rsidRPr="0094257A" w:rsidRDefault="00564640" w:rsidP="0004384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5.  Гидросфера (5часов)</w:t>
            </w:r>
          </w:p>
        </w:tc>
      </w:tr>
      <w:tr w:rsidR="00564640" w:rsidRPr="0094257A" w:rsidTr="00795606">
        <w:trPr>
          <w:gridAfter w:val="4"/>
          <w:wAfter w:w="21680" w:type="dxa"/>
          <w:trHeight w:val="143"/>
        </w:trPr>
        <w:tc>
          <w:tcPr>
            <w:tcW w:w="928" w:type="dxa"/>
          </w:tcPr>
          <w:p w:rsidR="00564640" w:rsidRPr="0094257A" w:rsidRDefault="00564640" w:rsidP="0094257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800" w:type="dxa"/>
          </w:tcPr>
          <w:p w:rsidR="00564640" w:rsidRPr="0094257A" w:rsidRDefault="00564640" w:rsidP="0094257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5.1</w:t>
            </w:r>
          </w:p>
        </w:tc>
        <w:tc>
          <w:tcPr>
            <w:tcW w:w="3622" w:type="dxa"/>
          </w:tcPr>
          <w:p w:rsidR="00564640" w:rsidRPr="0094257A" w:rsidRDefault="00564640" w:rsidP="0094257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Гидросфера и её состав. Мировой круговорот воды.</w:t>
            </w:r>
          </w:p>
        </w:tc>
        <w:tc>
          <w:tcPr>
            <w:tcW w:w="2592" w:type="dxa"/>
            <w:vAlign w:val="center"/>
          </w:tcPr>
          <w:p w:rsidR="00564640" w:rsidRPr="0094257A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564640" w:rsidRPr="0047714F" w:rsidRDefault="00564640" w:rsidP="007C0871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16.03.18</w:t>
            </w:r>
          </w:p>
        </w:tc>
        <w:tc>
          <w:tcPr>
            <w:tcW w:w="892" w:type="dxa"/>
            <w:vAlign w:val="center"/>
          </w:tcPr>
          <w:p w:rsidR="00564640" w:rsidRPr="0094257A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640" w:rsidRPr="0094257A" w:rsidTr="0038336D">
        <w:trPr>
          <w:gridAfter w:val="4"/>
          <w:wAfter w:w="21680" w:type="dxa"/>
          <w:trHeight w:val="143"/>
        </w:trPr>
        <w:tc>
          <w:tcPr>
            <w:tcW w:w="9997" w:type="dxa"/>
            <w:gridSpan w:val="7"/>
          </w:tcPr>
          <w:p w:rsidR="00564640" w:rsidRPr="0094257A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/>
                <w:sz w:val="24"/>
                <w:szCs w:val="24"/>
              </w:rPr>
              <w:t>4 четверть – 9 часов</w:t>
            </w:r>
          </w:p>
        </w:tc>
      </w:tr>
      <w:tr w:rsidR="00564640" w:rsidRPr="0094257A" w:rsidTr="0038336D">
        <w:trPr>
          <w:gridAfter w:val="4"/>
          <w:wAfter w:w="21680" w:type="dxa"/>
          <w:trHeight w:val="143"/>
        </w:trPr>
        <w:tc>
          <w:tcPr>
            <w:tcW w:w="928" w:type="dxa"/>
          </w:tcPr>
          <w:p w:rsidR="00564640" w:rsidRPr="0094257A" w:rsidRDefault="00564640" w:rsidP="0094257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800" w:type="dxa"/>
          </w:tcPr>
          <w:p w:rsidR="00564640" w:rsidRPr="0094257A" w:rsidRDefault="00564640" w:rsidP="0094257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5.2</w:t>
            </w:r>
          </w:p>
        </w:tc>
        <w:tc>
          <w:tcPr>
            <w:tcW w:w="3622" w:type="dxa"/>
          </w:tcPr>
          <w:p w:rsidR="00564640" w:rsidRPr="0094257A" w:rsidRDefault="00564640" w:rsidP="0094257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Воды суши. Подземные воды. </w:t>
            </w:r>
          </w:p>
        </w:tc>
        <w:tc>
          <w:tcPr>
            <w:tcW w:w="2592" w:type="dxa"/>
            <w:vAlign w:val="center"/>
          </w:tcPr>
          <w:p w:rsidR="00564640" w:rsidRPr="0094257A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564640" w:rsidRPr="0047714F" w:rsidRDefault="00564640" w:rsidP="009B0212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30.03.18</w:t>
            </w:r>
          </w:p>
        </w:tc>
        <w:tc>
          <w:tcPr>
            <w:tcW w:w="892" w:type="dxa"/>
            <w:vAlign w:val="center"/>
          </w:tcPr>
          <w:p w:rsidR="00564640" w:rsidRPr="0094257A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640" w:rsidRPr="0094257A" w:rsidTr="0038336D">
        <w:trPr>
          <w:gridAfter w:val="4"/>
          <w:wAfter w:w="21680" w:type="dxa"/>
          <w:trHeight w:val="143"/>
        </w:trPr>
        <w:tc>
          <w:tcPr>
            <w:tcW w:w="928" w:type="dxa"/>
          </w:tcPr>
          <w:p w:rsidR="00564640" w:rsidRPr="0094257A" w:rsidRDefault="00564640" w:rsidP="0094257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800" w:type="dxa"/>
          </w:tcPr>
          <w:p w:rsidR="00564640" w:rsidRPr="0094257A" w:rsidRDefault="00564640" w:rsidP="0094257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5.3</w:t>
            </w:r>
          </w:p>
        </w:tc>
        <w:tc>
          <w:tcPr>
            <w:tcW w:w="3622" w:type="dxa"/>
          </w:tcPr>
          <w:p w:rsidR="00564640" w:rsidRPr="0094257A" w:rsidRDefault="00564640" w:rsidP="0094257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Реки.</w:t>
            </w:r>
          </w:p>
        </w:tc>
        <w:tc>
          <w:tcPr>
            <w:tcW w:w="2592" w:type="dxa"/>
            <w:vAlign w:val="center"/>
          </w:tcPr>
          <w:p w:rsidR="00564640" w:rsidRPr="0094257A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sz w:val="24"/>
                <w:szCs w:val="24"/>
              </w:rPr>
              <w:t>№8 Описание по карте географического положения одной из крупнейших рек Земли</w:t>
            </w:r>
          </w:p>
        </w:tc>
        <w:tc>
          <w:tcPr>
            <w:tcW w:w="1163" w:type="dxa"/>
            <w:gridSpan w:val="2"/>
          </w:tcPr>
          <w:p w:rsidR="00564640" w:rsidRPr="0047714F" w:rsidRDefault="00564640" w:rsidP="009B0212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06.04.18</w:t>
            </w:r>
          </w:p>
        </w:tc>
        <w:tc>
          <w:tcPr>
            <w:tcW w:w="892" w:type="dxa"/>
            <w:vAlign w:val="center"/>
          </w:tcPr>
          <w:p w:rsidR="00564640" w:rsidRPr="0094257A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640" w:rsidRPr="0094257A" w:rsidTr="0038336D">
        <w:trPr>
          <w:gridAfter w:val="4"/>
          <w:wAfter w:w="21680" w:type="dxa"/>
          <w:trHeight w:val="143"/>
        </w:trPr>
        <w:tc>
          <w:tcPr>
            <w:tcW w:w="928" w:type="dxa"/>
          </w:tcPr>
          <w:p w:rsidR="00564640" w:rsidRPr="0094257A" w:rsidRDefault="00564640" w:rsidP="0094257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800" w:type="dxa"/>
          </w:tcPr>
          <w:p w:rsidR="00564640" w:rsidRPr="0094257A" w:rsidRDefault="00564640" w:rsidP="0094257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5.4</w:t>
            </w:r>
          </w:p>
        </w:tc>
        <w:tc>
          <w:tcPr>
            <w:tcW w:w="3622" w:type="dxa"/>
          </w:tcPr>
          <w:p w:rsidR="00564640" w:rsidRPr="0094257A" w:rsidRDefault="00564640" w:rsidP="0094257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Озера. Ледники.</w:t>
            </w:r>
          </w:p>
        </w:tc>
        <w:tc>
          <w:tcPr>
            <w:tcW w:w="2592" w:type="dxa"/>
            <w:vAlign w:val="center"/>
          </w:tcPr>
          <w:p w:rsidR="00564640" w:rsidRPr="0094257A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sz w:val="24"/>
                <w:szCs w:val="24"/>
              </w:rPr>
              <w:t>№9 Нанесение на контурную карту объектов гидросферы.</w:t>
            </w:r>
          </w:p>
        </w:tc>
        <w:tc>
          <w:tcPr>
            <w:tcW w:w="1163" w:type="dxa"/>
            <w:gridSpan w:val="2"/>
          </w:tcPr>
          <w:p w:rsidR="00564640" w:rsidRPr="0047714F" w:rsidRDefault="00564640" w:rsidP="009B0212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13.04.18</w:t>
            </w:r>
          </w:p>
        </w:tc>
        <w:tc>
          <w:tcPr>
            <w:tcW w:w="892" w:type="dxa"/>
            <w:vAlign w:val="center"/>
          </w:tcPr>
          <w:p w:rsidR="00564640" w:rsidRPr="0094257A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640" w:rsidRPr="0094257A" w:rsidTr="0038336D">
        <w:trPr>
          <w:gridAfter w:val="4"/>
          <w:wAfter w:w="21680" w:type="dxa"/>
          <w:trHeight w:val="143"/>
        </w:trPr>
        <w:tc>
          <w:tcPr>
            <w:tcW w:w="928" w:type="dxa"/>
          </w:tcPr>
          <w:p w:rsidR="00564640" w:rsidRPr="0094257A" w:rsidRDefault="00564640" w:rsidP="0094257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800" w:type="dxa"/>
          </w:tcPr>
          <w:p w:rsidR="00564640" w:rsidRPr="0094257A" w:rsidRDefault="00564640" w:rsidP="0094257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5.5</w:t>
            </w:r>
          </w:p>
        </w:tc>
        <w:tc>
          <w:tcPr>
            <w:tcW w:w="3622" w:type="dxa"/>
          </w:tcPr>
          <w:p w:rsidR="00564640" w:rsidRPr="0094257A" w:rsidRDefault="00564640" w:rsidP="0094257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Урок обобщения и повторения по теме: «Гидросфера»</w:t>
            </w:r>
          </w:p>
        </w:tc>
        <w:tc>
          <w:tcPr>
            <w:tcW w:w="2592" w:type="dxa"/>
            <w:vAlign w:val="center"/>
          </w:tcPr>
          <w:p w:rsidR="00564640" w:rsidRPr="0094257A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564640" w:rsidRPr="0047714F" w:rsidRDefault="00564640" w:rsidP="009B0212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20.04.18</w:t>
            </w:r>
          </w:p>
        </w:tc>
        <w:tc>
          <w:tcPr>
            <w:tcW w:w="892" w:type="dxa"/>
            <w:vAlign w:val="center"/>
          </w:tcPr>
          <w:p w:rsidR="00564640" w:rsidRPr="0094257A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640" w:rsidRPr="0094257A" w:rsidTr="0038336D">
        <w:trPr>
          <w:trHeight w:val="143"/>
        </w:trPr>
        <w:tc>
          <w:tcPr>
            <w:tcW w:w="9997" w:type="dxa"/>
            <w:gridSpan w:val="7"/>
          </w:tcPr>
          <w:p w:rsidR="00564640" w:rsidRPr="0094257A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6.  Биосфера (2 часа)</w:t>
            </w:r>
          </w:p>
        </w:tc>
        <w:tc>
          <w:tcPr>
            <w:tcW w:w="5420" w:type="dxa"/>
          </w:tcPr>
          <w:p w:rsidR="00564640" w:rsidRPr="0094257A" w:rsidRDefault="00564640">
            <w:pPr>
              <w:spacing w:after="0" w:line="240" w:lineRule="auto"/>
            </w:pPr>
          </w:p>
        </w:tc>
        <w:tc>
          <w:tcPr>
            <w:tcW w:w="5420" w:type="dxa"/>
          </w:tcPr>
          <w:p w:rsidR="00564640" w:rsidRPr="0094257A" w:rsidRDefault="00564640">
            <w:pPr>
              <w:spacing w:after="0" w:line="240" w:lineRule="auto"/>
            </w:pPr>
          </w:p>
        </w:tc>
        <w:tc>
          <w:tcPr>
            <w:tcW w:w="5420" w:type="dxa"/>
          </w:tcPr>
          <w:p w:rsidR="00564640" w:rsidRPr="0094257A" w:rsidRDefault="00564640">
            <w:pPr>
              <w:spacing w:after="0" w:line="240" w:lineRule="auto"/>
            </w:pPr>
          </w:p>
        </w:tc>
        <w:tc>
          <w:tcPr>
            <w:tcW w:w="5420" w:type="dxa"/>
          </w:tcPr>
          <w:p w:rsidR="00564640" w:rsidRPr="0047714F" w:rsidRDefault="00564640" w:rsidP="009B0212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20.04.18</w:t>
            </w:r>
          </w:p>
        </w:tc>
      </w:tr>
      <w:tr w:rsidR="00564640" w:rsidRPr="0094257A" w:rsidTr="0038336D">
        <w:trPr>
          <w:gridAfter w:val="4"/>
          <w:wAfter w:w="21680" w:type="dxa"/>
          <w:trHeight w:val="143"/>
        </w:trPr>
        <w:tc>
          <w:tcPr>
            <w:tcW w:w="928" w:type="dxa"/>
          </w:tcPr>
          <w:p w:rsidR="00564640" w:rsidRPr="0094257A" w:rsidRDefault="00564640" w:rsidP="0094257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800" w:type="dxa"/>
          </w:tcPr>
          <w:p w:rsidR="00564640" w:rsidRPr="0094257A" w:rsidRDefault="00564640" w:rsidP="0094257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6.1</w:t>
            </w:r>
          </w:p>
        </w:tc>
        <w:tc>
          <w:tcPr>
            <w:tcW w:w="3622" w:type="dxa"/>
          </w:tcPr>
          <w:p w:rsidR="00564640" w:rsidRPr="0094257A" w:rsidRDefault="00564640" w:rsidP="0094257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Царства живой природы. Разнообразие животного и растительного мира.</w:t>
            </w:r>
          </w:p>
        </w:tc>
        <w:tc>
          <w:tcPr>
            <w:tcW w:w="2592" w:type="dxa"/>
            <w:vAlign w:val="center"/>
          </w:tcPr>
          <w:p w:rsidR="00564640" w:rsidRPr="0094257A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sz w:val="24"/>
                <w:szCs w:val="24"/>
              </w:rPr>
              <w:t>№10 Ознакомление с наиболее распространенными растениями и животными своей местности.</w:t>
            </w:r>
          </w:p>
        </w:tc>
        <w:tc>
          <w:tcPr>
            <w:tcW w:w="1163" w:type="dxa"/>
            <w:gridSpan w:val="2"/>
          </w:tcPr>
          <w:p w:rsidR="00564640" w:rsidRPr="0047714F" w:rsidRDefault="00564640" w:rsidP="009B0212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27.04.18</w:t>
            </w:r>
          </w:p>
        </w:tc>
        <w:tc>
          <w:tcPr>
            <w:tcW w:w="892" w:type="dxa"/>
            <w:vAlign w:val="center"/>
          </w:tcPr>
          <w:p w:rsidR="00564640" w:rsidRPr="0094257A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640" w:rsidRPr="0094257A" w:rsidTr="00971EBC">
        <w:trPr>
          <w:gridAfter w:val="4"/>
          <w:wAfter w:w="21680" w:type="dxa"/>
          <w:trHeight w:val="143"/>
        </w:trPr>
        <w:tc>
          <w:tcPr>
            <w:tcW w:w="928" w:type="dxa"/>
          </w:tcPr>
          <w:p w:rsidR="00564640" w:rsidRPr="0094257A" w:rsidRDefault="00564640" w:rsidP="0094257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800" w:type="dxa"/>
          </w:tcPr>
          <w:p w:rsidR="00564640" w:rsidRPr="0094257A" w:rsidRDefault="00564640" w:rsidP="0094257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6.2</w:t>
            </w:r>
          </w:p>
        </w:tc>
        <w:tc>
          <w:tcPr>
            <w:tcW w:w="3622" w:type="dxa"/>
          </w:tcPr>
          <w:p w:rsidR="00564640" w:rsidRPr="0094257A" w:rsidRDefault="00564640" w:rsidP="0094257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Приспособления живых организмов к среде обитания</w:t>
            </w:r>
          </w:p>
        </w:tc>
        <w:tc>
          <w:tcPr>
            <w:tcW w:w="2592" w:type="dxa"/>
            <w:vAlign w:val="center"/>
          </w:tcPr>
          <w:p w:rsidR="00564640" w:rsidRPr="0094257A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564640" w:rsidRPr="008E7B68" w:rsidRDefault="00564640" w:rsidP="00F13F2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04.05.18</w:t>
            </w:r>
          </w:p>
        </w:tc>
        <w:tc>
          <w:tcPr>
            <w:tcW w:w="892" w:type="dxa"/>
            <w:vAlign w:val="center"/>
          </w:tcPr>
          <w:p w:rsidR="00564640" w:rsidRPr="0094257A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640" w:rsidRPr="0094257A" w:rsidTr="0038336D">
        <w:trPr>
          <w:gridAfter w:val="4"/>
          <w:wAfter w:w="21680" w:type="dxa"/>
          <w:trHeight w:val="143"/>
        </w:trPr>
        <w:tc>
          <w:tcPr>
            <w:tcW w:w="9997" w:type="dxa"/>
            <w:gridSpan w:val="7"/>
          </w:tcPr>
          <w:p w:rsidR="00564640" w:rsidRPr="0094257A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7.  Почва и географическая оболочка (3 часа)</w:t>
            </w:r>
          </w:p>
        </w:tc>
      </w:tr>
      <w:tr w:rsidR="00564640" w:rsidRPr="0094257A" w:rsidTr="007F5801">
        <w:trPr>
          <w:gridAfter w:val="4"/>
          <w:wAfter w:w="21680" w:type="dxa"/>
          <w:trHeight w:val="143"/>
        </w:trPr>
        <w:tc>
          <w:tcPr>
            <w:tcW w:w="928" w:type="dxa"/>
          </w:tcPr>
          <w:p w:rsidR="00564640" w:rsidRPr="0094257A" w:rsidRDefault="00564640" w:rsidP="0094257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800" w:type="dxa"/>
          </w:tcPr>
          <w:p w:rsidR="00564640" w:rsidRPr="0094257A" w:rsidRDefault="00564640" w:rsidP="0094257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7.1</w:t>
            </w:r>
          </w:p>
        </w:tc>
        <w:tc>
          <w:tcPr>
            <w:tcW w:w="3622" w:type="dxa"/>
          </w:tcPr>
          <w:p w:rsidR="00564640" w:rsidRPr="0094257A" w:rsidRDefault="00564640" w:rsidP="0094257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Почва. Географическая оболочка</w:t>
            </w:r>
          </w:p>
        </w:tc>
        <w:tc>
          <w:tcPr>
            <w:tcW w:w="2592" w:type="dxa"/>
          </w:tcPr>
          <w:p w:rsidR="00564640" w:rsidRPr="0094257A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sz w:val="24"/>
                <w:szCs w:val="24"/>
              </w:rPr>
              <w:t>№11 Описание изменений природы в результате хозяйственной деятельности человека на примере своей местности.</w:t>
            </w:r>
          </w:p>
        </w:tc>
        <w:tc>
          <w:tcPr>
            <w:tcW w:w="1163" w:type="dxa"/>
            <w:gridSpan w:val="2"/>
          </w:tcPr>
          <w:p w:rsidR="00564640" w:rsidRPr="008E7B68" w:rsidRDefault="00564640" w:rsidP="009B0212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11.05.18</w:t>
            </w:r>
          </w:p>
        </w:tc>
        <w:tc>
          <w:tcPr>
            <w:tcW w:w="892" w:type="dxa"/>
            <w:vAlign w:val="center"/>
          </w:tcPr>
          <w:p w:rsidR="00564640" w:rsidRPr="0094257A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640" w:rsidRPr="0094257A" w:rsidTr="007F5801">
        <w:trPr>
          <w:gridAfter w:val="4"/>
          <w:wAfter w:w="21680" w:type="dxa"/>
          <w:trHeight w:val="143"/>
        </w:trPr>
        <w:tc>
          <w:tcPr>
            <w:tcW w:w="928" w:type="dxa"/>
          </w:tcPr>
          <w:p w:rsidR="00564640" w:rsidRPr="0094257A" w:rsidRDefault="00564640" w:rsidP="0094257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800" w:type="dxa"/>
          </w:tcPr>
          <w:p w:rsidR="00564640" w:rsidRPr="0094257A" w:rsidRDefault="00564640" w:rsidP="0094257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7.2</w:t>
            </w:r>
          </w:p>
        </w:tc>
        <w:tc>
          <w:tcPr>
            <w:tcW w:w="3622" w:type="dxa"/>
          </w:tcPr>
          <w:p w:rsidR="00564640" w:rsidRPr="0094257A" w:rsidRDefault="00564640" w:rsidP="0094257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>Годовая контрольная работа</w:t>
            </w:r>
          </w:p>
        </w:tc>
        <w:tc>
          <w:tcPr>
            <w:tcW w:w="2592" w:type="dxa"/>
          </w:tcPr>
          <w:p w:rsidR="00564640" w:rsidRPr="0094257A" w:rsidRDefault="00564640" w:rsidP="0094257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564640" w:rsidRDefault="00564640" w:rsidP="0038336D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18.05.18</w:t>
            </w:r>
          </w:p>
          <w:p w:rsidR="00564640" w:rsidRPr="008E7B68" w:rsidRDefault="00564640" w:rsidP="009B0212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92" w:type="dxa"/>
            <w:vAlign w:val="center"/>
          </w:tcPr>
          <w:p w:rsidR="00564640" w:rsidRPr="0094257A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640" w:rsidRPr="0094257A" w:rsidTr="007F5801">
        <w:trPr>
          <w:gridAfter w:val="4"/>
          <w:wAfter w:w="21680" w:type="dxa"/>
          <w:trHeight w:val="143"/>
        </w:trPr>
        <w:tc>
          <w:tcPr>
            <w:tcW w:w="928" w:type="dxa"/>
          </w:tcPr>
          <w:p w:rsidR="00564640" w:rsidRPr="0094257A" w:rsidRDefault="00564640" w:rsidP="0094257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800" w:type="dxa"/>
          </w:tcPr>
          <w:p w:rsidR="00564640" w:rsidRPr="0094257A" w:rsidRDefault="00564640" w:rsidP="0094257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7.3</w:t>
            </w:r>
          </w:p>
        </w:tc>
        <w:tc>
          <w:tcPr>
            <w:tcW w:w="3622" w:type="dxa"/>
          </w:tcPr>
          <w:p w:rsidR="00564640" w:rsidRPr="0094257A" w:rsidRDefault="00564640" w:rsidP="0094257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Закон географической зональности</w:t>
            </w:r>
          </w:p>
        </w:tc>
        <w:tc>
          <w:tcPr>
            <w:tcW w:w="2592" w:type="dxa"/>
          </w:tcPr>
          <w:p w:rsidR="00564640" w:rsidRPr="0094257A" w:rsidRDefault="00564640" w:rsidP="0094257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4257A">
              <w:rPr>
                <w:rFonts w:ascii="Times New Roman" w:hAnsi="Times New Roman"/>
                <w:sz w:val="24"/>
                <w:szCs w:val="24"/>
              </w:rPr>
              <w:t>№12 Описание природных зон Земли по географическим картам.</w:t>
            </w:r>
          </w:p>
        </w:tc>
        <w:tc>
          <w:tcPr>
            <w:tcW w:w="1163" w:type="dxa"/>
            <w:gridSpan w:val="2"/>
          </w:tcPr>
          <w:p w:rsidR="00564640" w:rsidRDefault="00564640" w:rsidP="009B0212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25.05.18</w:t>
            </w:r>
          </w:p>
          <w:p w:rsidR="00564640" w:rsidRPr="008E7B68" w:rsidRDefault="00564640" w:rsidP="009B0212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92" w:type="dxa"/>
            <w:vAlign w:val="center"/>
          </w:tcPr>
          <w:p w:rsidR="00564640" w:rsidRPr="0094257A" w:rsidRDefault="00564640" w:rsidP="009425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64640" w:rsidRPr="00DF0149" w:rsidRDefault="00564640" w:rsidP="00DF014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564640" w:rsidRPr="00DF0149" w:rsidSect="00120F70">
      <w:pgSz w:w="11906" w:h="16838"/>
      <w:pgMar w:top="851" w:right="99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PragmaticaCondC">
    <w:altName w:val="Arial Unicode MS"/>
    <w:panose1 w:val="00000000000000000000"/>
    <w:charset w:val="80"/>
    <w:family w:val="decorative"/>
    <w:notTrueType/>
    <w:pitch w:val="variable"/>
    <w:sig w:usb0="00000001" w:usb1="08070000" w:usb2="00000010" w:usb3="00000000" w:csb0="00020000" w:csb1="00000000"/>
  </w:font>
  <w:font w:name="SchoolBook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B4441"/>
    <w:multiLevelType w:val="hybridMultilevel"/>
    <w:tmpl w:val="ED1E35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D03344F"/>
    <w:multiLevelType w:val="hybridMultilevel"/>
    <w:tmpl w:val="030E7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985D66"/>
    <w:multiLevelType w:val="hybridMultilevel"/>
    <w:tmpl w:val="D0C48566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6C4307F"/>
    <w:multiLevelType w:val="hybridMultilevel"/>
    <w:tmpl w:val="8488DEDE"/>
    <w:lvl w:ilvl="0" w:tplc="6584184C">
      <w:numFmt w:val="bullet"/>
      <w:lvlText w:val="•"/>
      <w:lvlJc w:val="left"/>
      <w:pPr>
        <w:ind w:left="1549" w:hanging="84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3F8E64FD"/>
    <w:multiLevelType w:val="hybridMultilevel"/>
    <w:tmpl w:val="34F023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16862F7"/>
    <w:multiLevelType w:val="hybridMultilevel"/>
    <w:tmpl w:val="CAE2C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064BF4"/>
    <w:multiLevelType w:val="hybridMultilevel"/>
    <w:tmpl w:val="49022E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5FF6363"/>
    <w:multiLevelType w:val="hybridMultilevel"/>
    <w:tmpl w:val="7EFAB904"/>
    <w:lvl w:ilvl="0" w:tplc="8878D468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FF135E1"/>
    <w:multiLevelType w:val="hybridMultilevel"/>
    <w:tmpl w:val="ED1E35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0"/>
  </w:num>
  <w:num w:numId="5">
    <w:abstractNumId w:val="8"/>
  </w:num>
  <w:num w:numId="6">
    <w:abstractNumId w:val="6"/>
  </w:num>
  <w:num w:numId="7">
    <w:abstractNumId w:val="5"/>
  </w:num>
  <w:num w:numId="8">
    <w:abstractNumId w:val="1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66D9"/>
    <w:rsid w:val="00043843"/>
    <w:rsid w:val="00044142"/>
    <w:rsid w:val="000766D9"/>
    <w:rsid w:val="000902A8"/>
    <w:rsid w:val="0009134C"/>
    <w:rsid w:val="000B6892"/>
    <w:rsid w:val="0011787F"/>
    <w:rsid w:val="00120F70"/>
    <w:rsid w:val="00124040"/>
    <w:rsid w:val="0014232B"/>
    <w:rsid w:val="0017024A"/>
    <w:rsid w:val="001A042D"/>
    <w:rsid w:val="001E7488"/>
    <w:rsid w:val="0022293F"/>
    <w:rsid w:val="002266E2"/>
    <w:rsid w:val="00257688"/>
    <w:rsid w:val="0026179D"/>
    <w:rsid w:val="00262781"/>
    <w:rsid w:val="002747FD"/>
    <w:rsid w:val="00280E5D"/>
    <w:rsid w:val="00293165"/>
    <w:rsid w:val="002F3007"/>
    <w:rsid w:val="00304008"/>
    <w:rsid w:val="00333801"/>
    <w:rsid w:val="003354DC"/>
    <w:rsid w:val="00356C6C"/>
    <w:rsid w:val="00364831"/>
    <w:rsid w:val="00365F41"/>
    <w:rsid w:val="00373AE5"/>
    <w:rsid w:val="0038336D"/>
    <w:rsid w:val="003E26D9"/>
    <w:rsid w:val="0041557F"/>
    <w:rsid w:val="00424E3E"/>
    <w:rsid w:val="00445D2B"/>
    <w:rsid w:val="0045266A"/>
    <w:rsid w:val="00476196"/>
    <w:rsid w:val="0047714F"/>
    <w:rsid w:val="00506AFC"/>
    <w:rsid w:val="00513587"/>
    <w:rsid w:val="0052678B"/>
    <w:rsid w:val="0054356E"/>
    <w:rsid w:val="00564640"/>
    <w:rsid w:val="00583F41"/>
    <w:rsid w:val="00584AB5"/>
    <w:rsid w:val="005A279B"/>
    <w:rsid w:val="005B32D0"/>
    <w:rsid w:val="00651777"/>
    <w:rsid w:val="00656E77"/>
    <w:rsid w:val="0066023E"/>
    <w:rsid w:val="006A7D02"/>
    <w:rsid w:val="006B3244"/>
    <w:rsid w:val="006B349C"/>
    <w:rsid w:val="006D75E2"/>
    <w:rsid w:val="00763E4D"/>
    <w:rsid w:val="007728DC"/>
    <w:rsid w:val="00783912"/>
    <w:rsid w:val="0078587B"/>
    <w:rsid w:val="00795606"/>
    <w:rsid w:val="007C0871"/>
    <w:rsid w:val="007F5801"/>
    <w:rsid w:val="00805DBF"/>
    <w:rsid w:val="00845B07"/>
    <w:rsid w:val="00895F1A"/>
    <w:rsid w:val="00896CE0"/>
    <w:rsid w:val="008B1459"/>
    <w:rsid w:val="008E7B68"/>
    <w:rsid w:val="0093289B"/>
    <w:rsid w:val="0094257A"/>
    <w:rsid w:val="00971EBC"/>
    <w:rsid w:val="00983614"/>
    <w:rsid w:val="0099299D"/>
    <w:rsid w:val="009A2F05"/>
    <w:rsid w:val="009B0212"/>
    <w:rsid w:val="009B49CE"/>
    <w:rsid w:val="009D3C05"/>
    <w:rsid w:val="00A27C76"/>
    <w:rsid w:val="00A4124E"/>
    <w:rsid w:val="00A50F85"/>
    <w:rsid w:val="00A71913"/>
    <w:rsid w:val="00AC5B19"/>
    <w:rsid w:val="00AE7884"/>
    <w:rsid w:val="00B26D21"/>
    <w:rsid w:val="00B6672A"/>
    <w:rsid w:val="00B71D20"/>
    <w:rsid w:val="00BA1109"/>
    <w:rsid w:val="00BA1C09"/>
    <w:rsid w:val="00BD2B19"/>
    <w:rsid w:val="00BD5916"/>
    <w:rsid w:val="00BE398E"/>
    <w:rsid w:val="00BF4029"/>
    <w:rsid w:val="00C0602A"/>
    <w:rsid w:val="00C1043E"/>
    <w:rsid w:val="00C15994"/>
    <w:rsid w:val="00C37E4D"/>
    <w:rsid w:val="00C41041"/>
    <w:rsid w:val="00C41B33"/>
    <w:rsid w:val="00C42E13"/>
    <w:rsid w:val="00C434C5"/>
    <w:rsid w:val="00C442B3"/>
    <w:rsid w:val="00C46A59"/>
    <w:rsid w:val="00C624F5"/>
    <w:rsid w:val="00C9715F"/>
    <w:rsid w:val="00D17CF6"/>
    <w:rsid w:val="00D21AD1"/>
    <w:rsid w:val="00D7406D"/>
    <w:rsid w:val="00DB318C"/>
    <w:rsid w:val="00DC399A"/>
    <w:rsid w:val="00DF0149"/>
    <w:rsid w:val="00E47F99"/>
    <w:rsid w:val="00E52A5A"/>
    <w:rsid w:val="00E747CA"/>
    <w:rsid w:val="00E774AD"/>
    <w:rsid w:val="00E87E76"/>
    <w:rsid w:val="00EC023F"/>
    <w:rsid w:val="00EC42B5"/>
    <w:rsid w:val="00ED7CC4"/>
    <w:rsid w:val="00EE3151"/>
    <w:rsid w:val="00F014AA"/>
    <w:rsid w:val="00F13F2B"/>
    <w:rsid w:val="00F35418"/>
    <w:rsid w:val="00F641CD"/>
    <w:rsid w:val="00F72ADD"/>
    <w:rsid w:val="00F8258B"/>
    <w:rsid w:val="00FA3A1F"/>
    <w:rsid w:val="00FE7E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023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4124E"/>
    <w:pPr>
      <w:ind w:left="720"/>
      <w:contextualSpacing/>
    </w:pPr>
  </w:style>
  <w:style w:type="table" w:styleId="TableGrid">
    <w:name w:val="Table Grid"/>
    <w:basedOn w:val="TableNormal"/>
    <w:uiPriority w:val="99"/>
    <w:rsid w:val="00A4124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4062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351</TotalTime>
  <Pages>7</Pages>
  <Words>1862</Words>
  <Characters>10618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Radion</dc:creator>
  <cp:keywords/>
  <dc:description/>
  <cp:lastModifiedBy>Учитель</cp:lastModifiedBy>
  <cp:revision>54</cp:revision>
  <dcterms:created xsi:type="dcterms:W3CDTF">2016-06-01T14:00:00Z</dcterms:created>
  <dcterms:modified xsi:type="dcterms:W3CDTF">2018-05-19T10:51:00Z</dcterms:modified>
</cp:coreProperties>
</file>